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89C" w:rsidRDefault="00F3289C" w:rsidP="00F3289C">
      <w:pPr>
        <w:ind w:left="5103"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УТВЕРЖДЁН</w:t>
      </w:r>
    </w:p>
    <w:p w:rsidR="00F3289C" w:rsidRDefault="00F3289C" w:rsidP="00F3289C">
      <w:pPr>
        <w:ind w:left="5103"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постановлением</w:t>
      </w:r>
    </w:p>
    <w:p w:rsidR="00F3289C" w:rsidRDefault="00F3289C" w:rsidP="00F3289C">
      <w:pPr>
        <w:ind w:left="5103"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Правительства области</w:t>
      </w:r>
    </w:p>
    <w:p w:rsidR="00F3289C" w:rsidRDefault="00F3289C" w:rsidP="00F3289C">
      <w:pPr>
        <w:ind w:left="5103"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от </w:t>
      </w:r>
      <w:r w:rsidR="00BB44C4">
        <w:rPr>
          <w:rFonts w:cs="Times New Roman"/>
          <w:szCs w:val="28"/>
        </w:rPr>
        <w:t>31</w:t>
      </w:r>
      <w:r>
        <w:rPr>
          <w:rFonts w:cs="Times New Roman"/>
          <w:szCs w:val="28"/>
        </w:rPr>
        <w:t>.0</w:t>
      </w:r>
      <w:r w:rsidR="00BB44C4">
        <w:rPr>
          <w:rFonts w:cs="Times New Roman"/>
          <w:szCs w:val="28"/>
        </w:rPr>
        <w:t>5</w:t>
      </w:r>
      <w:r>
        <w:rPr>
          <w:rFonts w:cs="Times New Roman"/>
          <w:szCs w:val="28"/>
        </w:rPr>
        <w:t>.201</w:t>
      </w:r>
      <w:r w:rsidR="00BB44C4">
        <w:rPr>
          <w:rFonts w:cs="Times New Roman"/>
          <w:szCs w:val="28"/>
        </w:rPr>
        <w:t>6</w:t>
      </w:r>
      <w:r>
        <w:rPr>
          <w:rFonts w:cs="Times New Roman"/>
          <w:szCs w:val="28"/>
        </w:rPr>
        <w:t xml:space="preserve"> № </w:t>
      </w:r>
      <w:r w:rsidR="00BB44C4">
        <w:rPr>
          <w:rFonts w:cs="Times New Roman"/>
          <w:szCs w:val="28"/>
        </w:rPr>
        <w:t>623</w:t>
      </w:r>
      <w:r>
        <w:rPr>
          <w:rFonts w:cs="Times New Roman"/>
          <w:szCs w:val="28"/>
        </w:rPr>
        <w:t xml:space="preserve">-п </w:t>
      </w:r>
    </w:p>
    <w:p w:rsidR="00F3289C" w:rsidRPr="00F16810" w:rsidRDefault="00F3289C" w:rsidP="00F3289C">
      <w:pPr>
        <w:ind w:left="5103" w:firstLine="0"/>
        <w:jc w:val="both"/>
        <w:rPr>
          <w:rFonts w:cs="Times New Roman"/>
          <w:szCs w:val="28"/>
        </w:rPr>
      </w:pPr>
      <w:proofErr w:type="gramStart"/>
      <w:r w:rsidRPr="00F16810">
        <w:rPr>
          <w:rFonts w:cs="Times New Roman"/>
          <w:szCs w:val="28"/>
        </w:rPr>
        <w:t>(в редакции постановления</w:t>
      </w:r>
      <w:proofErr w:type="gramEnd"/>
    </w:p>
    <w:p w:rsidR="00F3289C" w:rsidRPr="00F16810" w:rsidRDefault="00F3289C" w:rsidP="00F3289C">
      <w:pPr>
        <w:ind w:left="5103" w:firstLine="0"/>
        <w:jc w:val="both"/>
        <w:rPr>
          <w:rFonts w:cs="Times New Roman"/>
          <w:szCs w:val="28"/>
        </w:rPr>
      </w:pPr>
      <w:r w:rsidRPr="00F16810">
        <w:rPr>
          <w:rFonts w:cs="Times New Roman"/>
          <w:szCs w:val="28"/>
        </w:rPr>
        <w:t>Правительства области</w:t>
      </w:r>
    </w:p>
    <w:p w:rsidR="00E30EA9" w:rsidRDefault="00F3289C" w:rsidP="00F3289C">
      <w:pPr>
        <w:ind w:left="5103" w:firstLine="0"/>
        <w:rPr>
          <w:rFonts w:cs="Times New Roman"/>
          <w:szCs w:val="28"/>
        </w:rPr>
      </w:pPr>
      <w:r>
        <w:rPr>
          <w:rFonts w:cs="Times New Roman"/>
          <w:szCs w:val="28"/>
        </w:rPr>
        <w:t>от _______________ № ______</w:t>
      </w:r>
      <w:r w:rsidRPr="00F16810">
        <w:rPr>
          <w:rFonts w:cs="Times New Roman"/>
          <w:szCs w:val="28"/>
        </w:rPr>
        <w:t>)</w:t>
      </w:r>
    </w:p>
    <w:p w:rsidR="00E30EA9" w:rsidRDefault="00E30EA9" w:rsidP="00E30EA9">
      <w:pPr>
        <w:ind w:left="5103"/>
        <w:rPr>
          <w:rFonts w:cs="Times New Roman"/>
          <w:szCs w:val="28"/>
        </w:rPr>
      </w:pPr>
    </w:p>
    <w:p w:rsidR="00E30EA9" w:rsidRDefault="00E30EA9" w:rsidP="00E30EA9">
      <w:pPr>
        <w:ind w:left="5103"/>
        <w:rPr>
          <w:rFonts w:cs="Times New Roman"/>
          <w:szCs w:val="28"/>
        </w:rPr>
      </w:pPr>
    </w:p>
    <w:p w:rsidR="00E30EA9" w:rsidRDefault="00BB44C4" w:rsidP="007A1610">
      <w:pPr>
        <w:ind w:firstLine="0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ИЗМЕНЕНИЯ,</w:t>
      </w:r>
    </w:p>
    <w:p w:rsidR="00E30EA9" w:rsidRPr="00C71535" w:rsidRDefault="00BB44C4" w:rsidP="007A1610">
      <w:pPr>
        <w:ind w:firstLine="0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вносимые в Порядок</w:t>
      </w:r>
      <w:r w:rsidR="00A17614">
        <w:rPr>
          <w:rFonts w:cs="Times New Roman"/>
          <w:b/>
          <w:szCs w:val="28"/>
        </w:rPr>
        <w:t xml:space="preserve"> </w:t>
      </w:r>
      <w:r w:rsidRPr="00BB44C4">
        <w:rPr>
          <w:rFonts w:cs="Times New Roman"/>
          <w:b/>
          <w:szCs w:val="28"/>
        </w:rPr>
        <w:t xml:space="preserve">осуществления </w:t>
      </w:r>
      <w:proofErr w:type="gramStart"/>
      <w:r w:rsidRPr="00BB44C4">
        <w:rPr>
          <w:rFonts w:cs="Times New Roman"/>
          <w:b/>
          <w:szCs w:val="28"/>
        </w:rPr>
        <w:t>контроля за</w:t>
      </w:r>
      <w:proofErr w:type="gramEnd"/>
      <w:r w:rsidRPr="00BB44C4">
        <w:rPr>
          <w:rFonts w:cs="Times New Roman"/>
          <w:b/>
          <w:szCs w:val="28"/>
        </w:rPr>
        <w:t xml:space="preserve"> соблюдением законодательства при предоставлении государственных услуг Ярославской области</w:t>
      </w:r>
    </w:p>
    <w:p w:rsidR="00E30EA9" w:rsidRPr="007A1610" w:rsidRDefault="00E30EA9" w:rsidP="00E30EA9">
      <w:pPr>
        <w:ind w:left="5103"/>
        <w:rPr>
          <w:rFonts w:cs="Times New Roman"/>
          <w:szCs w:val="28"/>
        </w:rPr>
      </w:pPr>
    </w:p>
    <w:p w:rsidR="00BB44C4" w:rsidRDefault="00BB44C4" w:rsidP="00BB44C4">
      <w:pPr>
        <w:jc w:val="both"/>
      </w:pPr>
      <w:r>
        <w:t xml:space="preserve">1. </w:t>
      </w:r>
      <w:r w:rsidR="001633C8">
        <w:t>В</w:t>
      </w:r>
      <w:r>
        <w:t xml:space="preserve"> разделе 1:</w:t>
      </w:r>
    </w:p>
    <w:p w:rsidR="00BB44C4" w:rsidRDefault="001633C8" w:rsidP="00BB44C4">
      <w:pPr>
        <w:jc w:val="both"/>
      </w:pPr>
      <w:r>
        <w:t>1.1.</w:t>
      </w:r>
      <w:r w:rsidR="00BB44C4">
        <w:t xml:space="preserve"> </w:t>
      </w:r>
      <w:r>
        <w:t>В</w:t>
      </w:r>
      <w:r w:rsidR="00BB44C4">
        <w:t xml:space="preserve"> подразделе 1.1 слова «департаментом информатизации и связи» заменить словами «министерством цифрового развития», слово «департамент» заменить словом «министерство»;</w:t>
      </w:r>
    </w:p>
    <w:p w:rsidR="001633C8" w:rsidRDefault="001633C8" w:rsidP="00BB44C4">
      <w:pPr>
        <w:jc w:val="both"/>
      </w:pPr>
      <w:r>
        <w:t>1.2.</w:t>
      </w:r>
      <w:r w:rsidR="00BB44C4">
        <w:t xml:space="preserve"> </w:t>
      </w:r>
      <w:r>
        <w:t>В подразделе 1.2:</w:t>
      </w:r>
    </w:p>
    <w:p w:rsidR="00BB44C4" w:rsidRDefault="001633C8" w:rsidP="00BB44C4">
      <w:pPr>
        <w:jc w:val="both"/>
      </w:pPr>
      <w:r>
        <w:t xml:space="preserve">- </w:t>
      </w:r>
      <w:r w:rsidR="00BB44C4">
        <w:t xml:space="preserve">в абзаце </w:t>
      </w:r>
      <w:r>
        <w:t xml:space="preserve">первом </w:t>
      </w:r>
      <w:r w:rsidR="00BB44C4">
        <w:t>слово «департаментом» заменить словом «министерством;</w:t>
      </w:r>
    </w:p>
    <w:p w:rsidR="00BB44C4" w:rsidRDefault="00BB44C4" w:rsidP="00BB44C4">
      <w:pPr>
        <w:jc w:val="both"/>
      </w:pPr>
      <w:r>
        <w:t xml:space="preserve">- в абзаце </w:t>
      </w:r>
      <w:r w:rsidR="001633C8">
        <w:t xml:space="preserve">третьем </w:t>
      </w:r>
      <w:r>
        <w:t>слова «департамента информатизации и связи» заменить словами «министерства цифрового развития».</w:t>
      </w:r>
    </w:p>
    <w:p w:rsidR="00BB44C4" w:rsidRDefault="00BB44C4" w:rsidP="00BB44C4">
      <w:pPr>
        <w:jc w:val="both"/>
      </w:pPr>
      <w:r>
        <w:t>2. В разделе 2:</w:t>
      </w:r>
    </w:p>
    <w:p w:rsidR="001633C8" w:rsidRDefault="001633C8" w:rsidP="00BB44C4">
      <w:pPr>
        <w:jc w:val="both"/>
      </w:pPr>
      <w:r>
        <w:t>2.1.</w:t>
      </w:r>
      <w:r w:rsidR="00BB44C4">
        <w:t xml:space="preserve"> </w:t>
      </w:r>
      <w:r>
        <w:t>В подразделе 2.1:</w:t>
      </w:r>
    </w:p>
    <w:p w:rsidR="00BB44C4" w:rsidRDefault="001633C8" w:rsidP="00BB44C4">
      <w:pPr>
        <w:jc w:val="both"/>
      </w:pPr>
      <w:r>
        <w:t xml:space="preserve">- </w:t>
      </w:r>
      <w:r w:rsidR="00BB44C4">
        <w:t>пункт 2.1.1 изложить в следующей редакции:</w:t>
      </w:r>
    </w:p>
    <w:p w:rsidR="00BB44C4" w:rsidRDefault="00BB44C4" w:rsidP="00BB44C4">
      <w:pPr>
        <w:jc w:val="both"/>
      </w:pPr>
      <w:r>
        <w:t>«2.1.1. Плановые проверки осуществляются на основании плана контрольных мероприятий (проверок) министерства на соответствующий год, утверждаемого приказом министерства</w:t>
      </w:r>
      <w:proofErr w:type="gramStart"/>
      <w:r>
        <w:t>.»;</w:t>
      </w:r>
      <w:proofErr w:type="gramEnd"/>
    </w:p>
    <w:p w:rsidR="00BB44C4" w:rsidRDefault="001633C8" w:rsidP="00BB44C4">
      <w:pPr>
        <w:jc w:val="both"/>
      </w:pPr>
      <w:r>
        <w:t xml:space="preserve">- </w:t>
      </w:r>
      <w:r w:rsidR="00BB44C4">
        <w:t>в подпункте 2.1.2.2 пункта 2.1.2 слова «директора департаме</w:t>
      </w:r>
      <w:r w:rsidR="00B75A20">
        <w:t>нта» заменить словом «министра».</w:t>
      </w:r>
    </w:p>
    <w:p w:rsidR="001633C8" w:rsidRDefault="001633C8" w:rsidP="00BB44C4">
      <w:pPr>
        <w:jc w:val="both"/>
      </w:pPr>
      <w:r>
        <w:t>2.2.</w:t>
      </w:r>
      <w:r w:rsidR="00BB44C4">
        <w:t xml:space="preserve"> </w:t>
      </w:r>
      <w:r>
        <w:t>В подразделе 2.2:</w:t>
      </w:r>
    </w:p>
    <w:p w:rsidR="00BB44C4" w:rsidRDefault="00B75A20" w:rsidP="00BB44C4">
      <w:pPr>
        <w:jc w:val="both"/>
      </w:pPr>
      <w:r>
        <w:t xml:space="preserve">- </w:t>
      </w:r>
      <w:r w:rsidR="00BB44C4">
        <w:t xml:space="preserve">абзац </w:t>
      </w:r>
      <w:r w:rsidR="001633C8">
        <w:t xml:space="preserve">первый </w:t>
      </w:r>
      <w:r w:rsidR="00BB44C4">
        <w:t>изложить в следующей редакции:</w:t>
      </w:r>
    </w:p>
    <w:p w:rsidR="00BB44C4" w:rsidRDefault="00BB44C4" w:rsidP="00BB44C4">
      <w:pPr>
        <w:jc w:val="both"/>
      </w:pPr>
      <w:r>
        <w:t>«2.2. В срок не менее чем за пять рабочих дней до даты начала проведения проверки должностное лицо министерства готовит проект приказа министерства о проведении проверки по форме согласно приложению к Порядку. Приказ министерства о проведении проверки подписывается министром</w:t>
      </w:r>
      <w:proofErr w:type="gramStart"/>
      <w:r>
        <w:t>.»;</w:t>
      </w:r>
      <w:proofErr w:type="gramEnd"/>
    </w:p>
    <w:p w:rsidR="00BB44C4" w:rsidRDefault="00B75A20" w:rsidP="00BB44C4">
      <w:pPr>
        <w:jc w:val="both"/>
      </w:pPr>
      <w:r>
        <w:t>- в абзацах</w:t>
      </w:r>
      <w:r w:rsidR="00BB44C4">
        <w:t xml:space="preserve"> втором, третьем и девятом слово «департамента»</w:t>
      </w:r>
      <w:r>
        <w:t xml:space="preserve"> заменить словом «министерства».</w:t>
      </w:r>
    </w:p>
    <w:p w:rsidR="00BB44C4" w:rsidRDefault="00B75A20" w:rsidP="00BB44C4">
      <w:pPr>
        <w:jc w:val="both"/>
      </w:pPr>
      <w:r>
        <w:t>2.3.</w:t>
      </w:r>
      <w:r w:rsidR="00BB44C4">
        <w:t xml:space="preserve"> </w:t>
      </w:r>
      <w:r>
        <w:t xml:space="preserve">В абзацах </w:t>
      </w:r>
      <w:r w:rsidR="00BB44C4">
        <w:t>первом и втором подраздела 2.3</w:t>
      </w:r>
      <w:r w:rsidR="00E20127">
        <w:t xml:space="preserve">, </w:t>
      </w:r>
      <w:r w:rsidR="00E20127">
        <w:t>абзаце первом подраздела 2.4</w:t>
      </w:r>
      <w:r w:rsidR="00BB44C4">
        <w:t xml:space="preserve"> слово «департамента»</w:t>
      </w:r>
      <w:r>
        <w:t xml:space="preserve"> заменить словом «министерства».</w:t>
      </w:r>
    </w:p>
    <w:p w:rsidR="00BB44C4" w:rsidRDefault="00B75A20" w:rsidP="00BB44C4">
      <w:pPr>
        <w:jc w:val="both"/>
      </w:pPr>
      <w:r>
        <w:t>2.</w:t>
      </w:r>
      <w:r w:rsidR="00E20127">
        <w:t>4</w:t>
      </w:r>
      <w:r>
        <w:t xml:space="preserve">. </w:t>
      </w:r>
      <w:proofErr w:type="gramStart"/>
      <w:r>
        <w:t>В</w:t>
      </w:r>
      <w:r w:rsidR="00BB44C4">
        <w:t xml:space="preserve"> подразделе 2.5 слово «департамента» заменить словом «министерства», слова «директором департамен</w:t>
      </w:r>
      <w:r>
        <w:t>та» заменить словом «министром».</w:t>
      </w:r>
      <w:proofErr w:type="gramEnd"/>
    </w:p>
    <w:p w:rsidR="00BB44C4" w:rsidRDefault="00B75A20" w:rsidP="00BB44C4">
      <w:pPr>
        <w:jc w:val="both"/>
      </w:pPr>
      <w:r>
        <w:lastRenderedPageBreak/>
        <w:t>2.</w:t>
      </w:r>
      <w:r w:rsidR="00E20127">
        <w:t>5</w:t>
      </w:r>
      <w:r>
        <w:t>. В абзаце</w:t>
      </w:r>
      <w:r w:rsidR="00BB44C4">
        <w:t xml:space="preserve"> первом подраздела 2.6</w:t>
      </w:r>
      <w:r w:rsidR="00E20127">
        <w:t xml:space="preserve">, </w:t>
      </w:r>
      <w:r w:rsidR="00E20127">
        <w:t>абзаце втором подраздела 2.7</w:t>
      </w:r>
      <w:r w:rsidR="006E3E5E">
        <w:t xml:space="preserve">, </w:t>
      </w:r>
      <w:r w:rsidR="006E3E5E" w:rsidRPr="006E3E5E">
        <w:t>пункте 2.8.1, абзаце пятом пункта 2.8.2 подраздела 2.8</w:t>
      </w:r>
      <w:r w:rsidR="006E3E5E">
        <w:t xml:space="preserve">, подразделе 2.9, </w:t>
      </w:r>
      <w:r w:rsidR="006E3E5E">
        <w:t>абзацах втором и пятом пункта 2.9.1, абзаце четвертом пункта 2.9.2</w:t>
      </w:r>
      <w:r w:rsidR="006E3E5E">
        <w:t xml:space="preserve"> подраздела 2.9</w:t>
      </w:r>
      <w:r w:rsidR="00BB44C4">
        <w:t xml:space="preserve"> слово «департамента»</w:t>
      </w:r>
      <w:r>
        <w:t xml:space="preserve"> заменить словом «министерства».</w:t>
      </w:r>
    </w:p>
    <w:p w:rsidR="00AE1B60" w:rsidRDefault="00E20127" w:rsidP="00BB44C4">
      <w:pPr>
        <w:jc w:val="both"/>
      </w:pPr>
      <w:r>
        <w:t>2.</w:t>
      </w:r>
      <w:r w:rsidR="006E3E5E">
        <w:t>6</w:t>
      </w:r>
      <w:r>
        <w:t>.</w:t>
      </w:r>
      <w:r w:rsidR="00BB44C4">
        <w:t xml:space="preserve"> </w:t>
      </w:r>
      <w:r>
        <w:t>В</w:t>
      </w:r>
      <w:r w:rsidR="00BB44C4">
        <w:t xml:space="preserve"> </w:t>
      </w:r>
      <w:r w:rsidR="00AE1B60">
        <w:t xml:space="preserve"> подразделе 2.10:</w:t>
      </w:r>
    </w:p>
    <w:p w:rsidR="00BB44C4" w:rsidRDefault="00AE1B60" w:rsidP="00BB44C4">
      <w:pPr>
        <w:jc w:val="both"/>
      </w:pPr>
      <w:r>
        <w:t xml:space="preserve">- в </w:t>
      </w:r>
      <w:r w:rsidR="00E20127">
        <w:t xml:space="preserve">абзаце </w:t>
      </w:r>
      <w:r w:rsidR="00BB44C4">
        <w:t>первом слова «директора департамента» заменить словом «министра», слова «заместителя директора департамента» заменить</w:t>
      </w:r>
      <w:r w:rsidR="00E20127">
        <w:t xml:space="preserve"> словами «заместителя министра»</w:t>
      </w:r>
      <w:r>
        <w:t>;</w:t>
      </w:r>
    </w:p>
    <w:p w:rsidR="00AE1B60" w:rsidRDefault="00AE1B60" w:rsidP="00BB44C4">
      <w:pPr>
        <w:jc w:val="both"/>
      </w:pPr>
      <w:r>
        <w:t>- в абзаце пятом слово «департамент» заменить словом «министерство».</w:t>
      </w:r>
    </w:p>
    <w:p w:rsidR="00BB44C4" w:rsidRDefault="00E20127" w:rsidP="00BB44C4">
      <w:pPr>
        <w:jc w:val="both"/>
      </w:pPr>
      <w:r>
        <w:t>2.</w:t>
      </w:r>
      <w:r w:rsidR="006E3E5E">
        <w:t>7</w:t>
      </w:r>
      <w:r>
        <w:t>.</w:t>
      </w:r>
      <w:r w:rsidR="00BB44C4">
        <w:t xml:space="preserve"> </w:t>
      </w:r>
      <w:r>
        <w:t>В</w:t>
      </w:r>
      <w:r w:rsidR="00AE1B60">
        <w:t xml:space="preserve"> абзаце втором </w:t>
      </w:r>
      <w:r w:rsidR="00BB44C4">
        <w:t>подраздел</w:t>
      </w:r>
      <w:r w:rsidR="00AE1B60">
        <w:t>а</w:t>
      </w:r>
      <w:r w:rsidR="00BB44C4">
        <w:t xml:space="preserve"> 2.11 слова «директором департамента» заменить словом «министром».</w:t>
      </w:r>
    </w:p>
    <w:p w:rsidR="00BB44C4" w:rsidRDefault="001633C8" w:rsidP="00BB44C4">
      <w:pPr>
        <w:jc w:val="both"/>
      </w:pPr>
      <w:r>
        <w:t>3</w:t>
      </w:r>
      <w:r w:rsidR="00BB44C4">
        <w:t>. В разделе 3:</w:t>
      </w:r>
    </w:p>
    <w:p w:rsidR="00BB44C4" w:rsidRDefault="00E20127" w:rsidP="00BB44C4">
      <w:pPr>
        <w:jc w:val="both"/>
      </w:pPr>
      <w:r>
        <w:t>3.1.</w:t>
      </w:r>
      <w:r w:rsidR="00BB44C4">
        <w:t xml:space="preserve"> </w:t>
      </w:r>
      <w:r>
        <w:t>В</w:t>
      </w:r>
      <w:r w:rsidR="00BB44C4">
        <w:t xml:space="preserve"> подраздел</w:t>
      </w:r>
      <w:r>
        <w:t>ах</w:t>
      </w:r>
      <w:r w:rsidR="00BB44C4">
        <w:t xml:space="preserve"> 3.2</w:t>
      </w:r>
      <w:r>
        <w:t>, 3.4, 3.6</w:t>
      </w:r>
      <w:r w:rsidR="00AE1B60">
        <w:t xml:space="preserve">, 3.11, </w:t>
      </w:r>
      <w:r w:rsidR="00AE1B60">
        <w:t>в абзаце втором подраздела 3.18</w:t>
      </w:r>
      <w:r w:rsidR="00BB44C4">
        <w:t xml:space="preserve"> слово «департамента» заменить словом «министерств</w:t>
      </w:r>
      <w:r>
        <w:t>а».</w:t>
      </w:r>
    </w:p>
    <w:p w:rsidR="00BB44C4" w:rsidRDefault="00E20127" w:rsidP="00BB44C4">
      <w:pPr>
        <w:jc w:val="both"/>
      </w:pPr>
      <w:r>
        <w:t>3.2.</w:t>
      </w:r>
      <w:r w:rsidR="00BB44C4">
        <w:t xml:space="preserve"> </w:t>
      </w:r>
      <w:r>
        <w:t>В</w:t>
      </w:r>
      <w:r w:rsidR="00BB44C4">
        <w:t xml:space="preserve"> подраздел</w:t>
      </w:r>
      <w:r w:rsidR="0055381D">
        <w:t>ах</w:t>
      </w:r>
      <w:r w:rsidR="00BB44C4">
        <w:t xml:space="preserve"> 3.7</w:t>
      </w:r>
      <w:r w:rsidR="0055381D">
        <w:t>, 3.10, абзаце втором подраздела 3.14, подразделах 3.16 и 3.17</w:t>
      </w:r>
      <w:r w:rsidR="00BB44C4">
        <w:t xml:space="preserve"> слова «директором департамен</w:t>
      </w:r>
      <w:r w:rsidR="0055381D">
        <w:t>та» заменить словом «министром».</w:t>
      </w:r>
    </w:p>
    <w:p w:rsidR="00BB44C4" w:rsidRDefault="0055381D" w:rsidP="00BB44C4">
      <w:pPr>
        <w:jc w:val="both"/>
      </w:pPr>
      <w:r>
        <w:t>3.3.</w:t>
      </w:r>
      <w:r w:rsidR="00BB44C4">
        <w:t xml:space="preserve"> </w:t>
      </w:r>
      <w:r>
        <w:t>В абзаце</w:t>
      </w:r>
      <w:r w:rsidR="00BB44C4">
        <w:t xml:space="preserve"> четырнадцатом подраздела 3.9</w:t>
      </w:r>
      <w:r>
        <w:t>, в подразделе 3.13</w:t>
      </w:r>
      <w:r w:rsidR="00BB44C4">
        <w:t xml:space="preserve"> слово «департамент»</w:t>
      </w:r>
      <w:r w:rsidR="00AE1B60">
        <w:t xml:space="preserve"> заменить словом «министерство».</w:t>
      </w:r>
      <w:bookmarkStart w:id="0" w:name="_GoBack"/>
      <w:bookmarkEnd w:id="0"/>
    </w:p>
    <w:p w:rsidR="00E30EA9" w:rsidRPr="003D1E8D" w:rsidRDefault="001633C8" w:rsidP="00BB44C4">
      <w:pPr>
        <w:jc w:val="both"/>
      </w:pPr>
      <w:r>
        <w:t>4</w:t>
      </w:r>
      <w:r w:rsidR="00BB44C4">
        <w:t xml:space="preserve">. В приложении к Порядку осуществления </w:t>
      </w:r>
      <w:proofErr w:type="gramStart"/>
      <w:r w:rsidR="00BB44C4">
        <w:t>контроля за</w:t>
      </w:r>
      <w:proofErr w:type="gramEnd"/>
      <w:r w:rsidR="00BB44C4">
        <w:t xml:space="preserve"> соблюдением законодательства при предоставлении государственных услуг Ярославской области слова «Форма приказа департамента информатизации и связи Ярославской области о проведении проверки» заменить словами «Форма приказа министерства цифрового развития Ярославской области о проведении проверки», слова «департамент информатизации и связи» заменить словами «министерство цифрового развития».</w:t>
      </w:r>
    </w:p>
    <w:sectPr w:rsidR="00E30EA9" w:rsidRPr="003D1E8D" w:rsidSect="00733AC3">
      <w:headerReference w:type="default" r:id="rId11"/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5024" w:rsidRDefault="005E5024" w:rsidP="00E30EA9">
      <w:r>
        <w:separator/>
      </w:r>
    </w:p>
  </w:endnote>
  <w:endnote w:type="continuationSeparator" w:id="0">
    <w:p w:rsidR="005E5024" w:rsidRDefault="005E5024" w:rsidP="00E30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5024" w:rsidRDefault="005E5024" w:rsidP="00E30EA9">
      <w:r>
        <w:separator/>
      </w:r>
    </w:p>
  </w:footnote>
  <w:footnote w:type="continuationSeparator" w:id="0">
    <w:p w:rsidR="005E5024" w:rsidRDefault="005E5024" w:rsidP="00E30E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1842127"/>
      <w:docPartObj>
        <w:docPartGallery w:val="Page Numbers (Top of Page)"/>
        <w:docPartUnique/>
      </w:docPartObj>
    </w:sdtPr>
    <w:sdtEndPr/>
    <w:sdtContent>
      <w:p w:rsidR="005E5245" w:rsidRDefault="005E5245" w:rsidP="007A1610">
        <w:pPr>
          <w:pStyle w:val="a3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1B60">
          <w:rPr>
            <w:noProof/>
          </w:rPr>
          <w:t>2</w:t>
        </w:r>
        <w:r>
          <w:fldChar w:fldCharType="end"/>
        </w:r>
      </w:p>
    </w:sdtContent>
  </w:sdt>
  <w:p w:rsidR="00C436A3" w:rsidRPr="00532191" w:rsidRDefault="005E5024" w:rsidP="00532191">
    <w:pPr>
      <w:pStyle w:val="a3"/>
      <w:jc w:val="center"/>
      <w:rPr>
        <w:rFonts w:cs="Times New Roman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F4A8A"/>
    <w:multiLevelType w:val="multilevel"/>
    <w:tmpl w:val="BCACA5D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attachedTemplate r:id="rId1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1B2"/>
    <w:rsid w:val="00034A16"/>
    <w:rsid w:val="00037BB8"/>
    <w:rsid w:val="0005439A"/>
    <w:rsid w:val="00064332"/>
    <w:rsid w:val="00072778"/>
    <w:rsid w:val="0009170E"/>
    <w:rsid w:val="000F03B4"/>
    <w:rsid w:val="00111DAA"/>
    <w:rsid w:val="001633C8"/>
    <w:rsid w:val="00186DA1"/>
    <w:rsid w:val="0019376F"/>
    <w:rsid w:val="001C78DA"/>
    <w:rsid w:val="001F1B3A"/>
    <w:rsid w:val="00206DC2"/>
    <w:rsid w:val="002306C4"/>
    <w:rsid w:val="0027018F"/>
    <w:rsid w:val="002E3224"/>
    <w:rsid w:val="00300C01"/>
    <w:rsid w:val="0038047A"/>
    <w:rsid w:val="003A2DCC"/>
    <w:rsid w:val="003A7D0D"/>
    <w:rsid w:val="003D1E8D"/>
    <w:rsid w:val="003D59CB"/>
    <w:rsid w:val="003F77A6"/>
    <w:rsid w:val="0040656C"/>
    <w:rsid w:val="004978F0"/>
    <w:rsid w:val="004C077F"/>
    <w:rsid w:val="00544401"/>
    <w:rsid w:val="0055381D"/>
    <w:rsid w:val="005C699D"/>
    <w:rsid w:val="005E5024"/>
    <w:rsid w:val="005E5245"/>
    <w:rsid w:val="005F72D3"/>
    <w:rsid w:val="0065305D"/>
    <w:rsid w:val="0065354B"/>
    <w:rsid w:val="006E3E5E"/>
    <w:rsid w:val="006E472F"/>
    <w:rsid w:val="0071257C"/>
    <w:rsid w:val="00732B48"/>
    <w:rsid w:val="00733AC3"/>
    <w:rsid w:val="00756F3D"/>
    <w:rsid w:val="007A1610"/>
    <w:rsid w:val="007C03CE"/>
    <w:rsid w:val="007C05B2"/>
    <w:rsid w:val="007E0525"/>
    <w:rsid w:val="00830986"/>
    <w:rsid w:val="00935385"/>
    <w:rsid w:val="009A52A7"/>
    <w:rsid w:val="009C562C"/>
    <w:rsid w:val="00A12DAA"/>
    <w:rsid w:val="00A17614"/>
    <w:rsid w:val="00A417AD"/>
    <w:rsid w:val="00A60926"/>
    <w:rsid w:val="00A64C68"/>
    <w:rsid w:val="00A9718B"/>
    <w:rsid w:val="00AA1FB1"/>
    <w:rsid w:val="00AE1B60"/>
    <w:rsid w:val="00AE3646"/>
    <w:rsid w:val="00B0661F"/>
    <w:rsid w:val="00B15DDA"/>
    <w:rsid w:val="00B75A20"/>
    <w:rsid w:val="00BB1812"/>
    <w:rsid w:val="00BB309A"/>
    <w:rsid w:val="00BB44C4"/>
    <w:rsid w:val="00C1591A"/>
    <w:rsid w:val="00C16B7F"/>
    <w:rsid w:val="00C55513"/>
    <w:rsid w:val="00C909D4"/>
    <w:rsid w:val="00CB0F74"/>
    <w:rsid w:val="00CC78B2"/>
    <w:rsid w:val="00CE0F9C"/>
    <w:rsid w:val="00D00EFB"/>
    <w:rsid w:val="00D1523A"/>
    <w:rsid w:val="00D728C5"/>
    <w:rsid w:val="00D72C55"/>
    <w:rsid w:val="00D942B2"/>
    <w:rsid w:val="00DB527E"/>
    <w:rsid w:val="00DE71B2"/>
    <w:rsid w:val="00E00E8A"/>
    <w:rsid w:val="00E013E1"/>
    <w:rsid w:val="00E01F2F"/>
    <w:rsid w:val="00E05F29"/>
    <w:rsid w:val="00E1407E"/>
    <w:rsid w:val="00E179A8"/>
    <w:rsid w:val="00E20127"/>
    <w:rsid w:val="00E30EA9"/>
    <w:rsid w:val="00EA1C81"/>
    <w:rsid w:val="00EF11F4"/>
    <w:rsid w:val="00F3289C"/>
    <w:rsid w:val="00FA6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3289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3289C"/>
    <w:rPr>
      <w:rFonts w:ascii="Tahoma" w:eastAsia="Times New Roman" w:hAnsi="Tahoma" w:cs="Tahoma"/>
      <w:sz w:val="16"/>
      <w:szCs w:val="16"/>
    </w:rPr>
  </w:style>
  <w:style w:type="paragraph" w:styleId="aa">
    <w:name w:val="No Spacing"/>
    <w:uiPriority w:val="1"/>
    <w:qFormat/>
    <w:rsid w:val="00034A16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3289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3289C"/>
    <w:rPr>
      <w:rFonts w:ascii="Tahoma" w:eastAsia="Times New Roman" w:hAnsi="Tahoma" w:cs="Tahoma"/>
      <w:sz w:val="16"/>
      <w:szCs w:val="16"/>
    </w:rPr>
  </w:style>
  <w:style w:type="paragraph" w:styleId="aa">
    <w:name w:val="No Spacing"/>
    <w:uiPriority w:val="1"/>
    <w:qFormat/>
    <w:rsid w:val="00034A16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8;&#1080;&#1083;&#1086;&#1078;&#1077;&#1085;&#1080;&#1103;%20&#1082;%20&#1087;&#1086;&#1089;&#1090;&#1072;&#1085;&#1086;&#1074;&#1083;&#1077;&#1085;&#1080;&#1102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6AA37336-449C-4141-AD46-D2A4EF0A9FB8}">
  <ds:schemaRefs>
    <ds:schemaRef ds:uri="http://schemas.microsoft.com/office/2006/metadata/properties"/>
    <ds:schemaRef ds:uri="b468e2e6-0af2-49b6-8148-798aa515d8d2"/>
  </ds:schemaRefs>
</ds:datastoreItem>
</file>

<file path=customXml/itemProps2.xml><?xml version="1.0" encoding="utf-8"?>
<ds:datastoreItem xmlns:ds="http://schemas.openxmlformats.org/officeDocument/2006/customXml" ds:itemID="{EE385051-7873-431D-BE4C-21DD81ED08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717CA8-E102-4693-B961-FD4C40B0FF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приложения к постановлению Правительства области.dotx</Template>
  <TotalTime>74</TotalTime>
  <Pages>2</Pages>
  <Words>480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3214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Чепрасова Людмила Витальевна</cp:lastModifiedBy>
  <cp:revision>4</cp:revision>
  <cp:lastPrinted>2023-01-30T10:39:00Z</cp:lastPrinted>
  <dcterms:created xsi:type="dcterms:W3CDTF">2023-11-02T08:57:00Z</dcterms:created>
  <dcterms:modified xsi:type="dcterms:W3CDTF">2023-11-03T08:15:00Z</dcterms:modified>
</cp:coreProperties>
</file>