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4B2" w:rsidRPr="00590744" w:rsidRDefault="003754B2" w:rsidP="00590744">
      <w:pPr>
        <w:ind w:left="5103" w:firstLine="0"/>
        <w:rPr>
          <w:rFonts w:cs="Times New Roman"/>
          <w:color w:val="000000"/>
          <w:szCs w:val="28"/>
        </w:rPr>
      </w:pPr>
      <w:r w:rsidRPr="00590744">
        <w:rPr>
          <w:rFonts w:cs="Times New Roman"/>
          <w:color w:val="000000"/>
          <w:szCs w:val="28"/>
        </w:rPr>
        <w:t>УТВЕРЖДЁН</w:t>
      </w:r>
    </w:p>
    <w:p w:rsidR="003754B2" w:rsidRPr="00590744" w:rsidRDefault="003754B2" w:rsidP="00590744">
      <w:pPr>
        <w:ind w:left="5103" w:firstLine="0"/>
        <w:rPr>
          <w:rFonts w:cs="Times New Roman"/>
          <w:color w:val="000000"/>
          <w:szCs w:val="28"/>
        </w:rPr>
      </w:pPr>
      <w:r w:rsidRPr="00590744">
        <w:rPr>
          <w:rFonts w:cs="Times New Roman"/>
          <w:color w:val="000000"/>
          <w:szCs w:val="28"/>
        </w:rPr>
        <w:t>распоряжением</w:t>
      </w:r>
    </w:p>
    <w:p w:rsidR="003754B2" w:rsidRPr="00590744" w:rsidRDefault="003754B2" w:rsidP="00590744">
      <w:pPr>
        <w:ind w:left="5103" w:firstLine="0"/>
        <w:rPr>
          <w:rFonts w:cs="Times New Roman"/>
          <w:color w:val="000000"/>
          <w:szCs w:val="28"/>
        </w:rPr>
      </w:pPr>
      <w:r w:rsidRPr="00590744">
        <w:rPr>
          <w:rFonts w:cs="Times New Roman"/>
          <w:color w:val="000000"/>
          <w:szCs w:val="28"/>
        </w:rPr>
        <w:t>Губернатора области</w:t>
      </w:r>
    </w:p>
    <w:p w:rsidR="003754B2" w:rsidRPr="00590744" w:rsidRDefault="00BA0A10" w:rsidP="00590744">
      <w:pPr>
        <w:ind w:left="5103" w:firstLine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 11.</w:t>
      </w:r>
      <w:r w:rsidR="003754B2" w:rsidRPr="00590744">
        <w:rPr>
          <w:rFonts w:cs="Times New Roman"/>
          <w:color w:val="000000"/>
          <w:szCs w:val="28"/>
        </w:rPr>
        <w:t>0</w:t>
      </w:r>
      <w:r>
        <w:rPr>
          <w:rFonts w:cs="Times New Roman"/>
          <w:color w:val="000000"/>
          <w:szCs w:val="28"/>
        </w:rPr>
        <w:t>4</w:t>
      </w:r>
      <w:r w:rsidR="003754B2" w:rsidRPr="00590744">
        <w:rPr>
          <w:rFonts w:cs="Times New Roman"/>
          <w:color w:val="000000"/>
          <w:szCs w:val="28"/>
        </w:rPr>
        <w:t xml:space="preserve">.2011 № </w:t>
      </w:r>
      <w:r>
        <w:rPr>
          <w:rFonts w:cs="Times New Roman"/>
          <w:color w:val="000000"/>
          <w:szCs w:val="28"/>
        </w:rPr>
        <w:t>136</w:t>
      </w:r>
      <w:r w:rsidR="003754B2" w:rsidRPr="00590744">
        <w:rPr>
          <w:rFonts w:cs="Times New Roman"/>
          <w:color w:val="000000"/>
          <w:szCs w:val="28"/>
        </w:rPr>
        <w:t xml:space="preserve">-р </w:t>
      </w:r>
    </w:p>
    <w:p w:rsidR="003754B2" w:rsidRPr="00590744" w:rsidRDefault="003754B2" w:rsidP="00590744">
      <w:pPr>
        <w:ind w:left="5103" w:firstLine="0"/>
        <w:rPr>
          <w:rFonts w:cs="Times New Roman"/>
          <w:szCs w:val="28"/>
        </w:rPr>
      </w:pPr>
      <w:proofErr w:type="gramStart"/>
      <w:r w:rsidRPr="00590744">
        <w:rPr>
          <w:rFonts w:cs="Times New Roman"/>
          <w:szCs w:val="28"/>
        </w:rPr>
        <w:t xml:space="preserve">(в редакции распоряжения Губернатора области </w:t>
      </w:r>
      <w:proofErr w:type="gramEnd"/>
    </w:p>
    <w:p w:rsidR="003754B2" w:rsidRPr="00590744" w:rsidRDefault="003754B2" w:rsidP="00590744">
      <w:pPr>
        <w:ind w:left="5103" w:firstLine="0"/>
        <w:rPr>
          <w:rFonts w:cs="Times New Roman"/>
          <w:szCs w:val="28"/>
        </w:rPr>
      </w:pPr>
      <w:r w:rsidRPr="00590744">
        <w:rPr>
          <w:rFonts w:cs="Times New Roman"/>
          <w:szCs w:val="28"/>
        </w:rPr>
        <w:t>от _______________ № ______)</w:t>
      </w:r>
    </w:p>
    <w:p w:rsidR="00C71535" w:rsidRPr="00590744" w:rsidRDefault="00C71535" w:rsidP="008E2768">
      <w:pPr>
        <w:ind w:firstLine="0"/>
        <w:rPr>
          <w:rFonts w:cs="Times New Roman"/>
          <w:szCs w:val="28"/>
        </w:rPr>
      </w:pPr>
    </w:p>
    <w:p w:rsidR="00C71535" w:rsidRPr="00590744" w:rsidRDefault="00C71535" w:rsidP="008E2768">
      <w:pPr>
        <w:ind w:firstLine="0"/>
        <w:rPr>
          <w:rFonts w:cs="Times New Roman"/>
          <w:szCs w:val="28"/>
        </w:rPr>
      </w:pPr>
    </w:p>
    <w:p w:rsidR="004430DA" w:rsidRPr="00590744" w:rsidRDefault="004430DA" w:rsidP="008E2768">
      <w:pPr>
        <w:ind w:firstLine="0"/>
        <w:jc w:val="center"/>
        <w:rPr>
          <w:rFonts w:cs="Times New Roman"/>
          <w:szCs w:val="28"/>
        </w:rPr>
      </w:pPr>
      <w:r w:rsidRPr="00590744">
        <w:rPr>
          <w:rFonts w:cs="Times New Roman"/>
          <w:b/>
          <w:szCs w:val="28"/>
        </w:rPr>
        <w:t>СОСТАВ</w:t>
      </w:r>
    </w:p>
    <w:p w:rsidR="00BA0A10" w:rsidRDefault="00BA0A10" w:rsidP="008E2768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комиссии по присуждению премий Губернатора</w:t>
      </w:r>
      <w:r w:rsidR="00590744" w:rsidRPr="00590744">
        <w:rPr>
          <w:rFonts w:cs="Times New Roman"/>
          <w:b/>
          <w:szCs w:val="28"/>
        </w:rPr>
        <w:t xml:space="preserve"> области</w:t>
      </w:r>
      <w:r>
        <w:rPr>
          <w:rFonts w:cs="Times New Roman"/>
          <w:b/>
          <w:szCs w:val="28"/>
        </w:rPr>
        <w:t xml:space="preserve"> за заслуги </w:t>
      </w:r>
    </w:p>
    <w:p w:rsidR="004430DA" w:rsidRPr="00590744" w:rsidRDefault="00BA0A10" w:rsidP="008E2768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в сфере социальной защиты населения</w:t>
      </w:r>
    </w:p>
    <w:p w:rsidR="004430DA" w:rsidRPr="00590744" w:rsidRDefault="004430DA" w:rsidP="008E2768">
      <w:pPr>
        <w:ind w:firstLine="0"/>
        <w:rPr>
          <w:rFonts w:cs="Times New Roman"/>
          <w:szCs w:val="28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5954"/>
      </w:tblGrid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430DA" w:rsidRPr="00590744" w:rsidRDefault="00BA0A10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Биочино</w:t>
            </w:r>
          </w:p>
          <w:p w:rsidR="004430DA" w:rsidRPr="00590744" w:rsidRDefault="00BA0A10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Надежда Львовна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430DA" w:rsidRPr="00590744" w:rsidRDefault="004430DA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-</w:t>
            </w:r>
            <w:r w:rsidR="00590744" w:rsidRPr="00590744">
              <w:rPr>
                <w:rFonts w:cs="Times New Roman"/>
                <w:szCs w:val="28"/>
              </w:rPr>
              <w:t> </w:t>
            </w:r>
            <w:r w:rsidR="00BA0A10">
              <w:rPr>
                <w:rFonts w:cs="Times New Roman"/>
                <w:szCs w:val="28"/>
              </w:rPr>
              <w:t>директор департамента труда и социальной поддержки населения Ярославской области,  председатель комиссии</w:t>
            </w:r>
          </w:p>
          <w:p w:rsidR="00590744" w:rsidRPr="00590744" w:rsidRDefault="00590744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A0A10" w:rsidRDefault="00BA0A10" w:rsidP="008E2768">
            <w:pPr>
              <w:ind w:firstLine="0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Башмашникова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</w:p>
          <w:p w:rsidR="004430DA" w:rsidRPr="00590744" w:rsidRDefault="00BA0A10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Марина Валерьевна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590744" w:rsidRDefault="004430DA" w:rsidP="00BA0A1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-</w:t>
            </w:r>
            <w:r w:rsidR="00590744" w:rsidRPr="00590744">
              <w:rPr>
                <w:rFonts w:cs="Times New Roman"/>
                <w:szCs w:val="28"/>
              </w:rPr>
              <w:t> </w:t>
            </w:r>
            <w:r w:rsidRPr="00590744">
              <w:rPr>
                <w:rFonts w:cs="Times New Roman"/>
                <w:szCs w:val="28"/>
              </w:rPr>
              <w:t xml:space="preserve">начальник </w:t>
            </w:r>
            <w:r w:rsidR="00BA0A10">
              <w:rPr>
                <w:rFonts w:cs="Times New Roman"/>
                <w:szCs w:val="28"/>
              </w:rPr>
              <w:t>управления по социальной и демографической политике Правительства области, заместитель председателя комиссии</w:t>
            </w:r>
          </w:p>
          <w:p w:rsidR="0066632F" w:rsidRPr="00590744" w:rsidRDefault="0066632F" w:rsidP="00BA0A10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BA0A10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A0A10" w:rsidRDefault="00BA0A10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Быкова </w:t>
            </w:r>
          </w:p>
          <w:p w:rsidR="00BA0A10" w:rsidRDefault="00BA0A10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Марина Николаевна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A0A10" w:rsidRDefault="00BA0A10" w:rsidP="00BA0A1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- </w:t>
            </w:r>
            <w:r>
              <w:rPr>
                <w:rFonts w:cs="Times New Roman"/>
                <w:szCs w:val="28"/>
              </w:rPr>
              <w:t>начальник отдела по кадровым, организационным и правовым вопросам департамента труда и социальной поддержки населения Ярославской области,  секретарь комиссии</w:t>
            </w:r>
          </w:p>
          <w:p w:rsidR="00BA0A10" w:rsidRPr="00590744" w:rsidRDefault="00BA0A10" w:rsidP="00BA0A10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430DA" w:rsidRPr="00590744" w:rsidRDefault="004430DA" w:rsidP="008E2768">
            <w:pPr>
              <w:ind w:firstLine="0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Члены совета:</w:t>
            </w:r>
          </w:p>
          <w:p w:rsidR="00590744" w:rsidRPr="00590744" w:rsidRDefault="00590744" w:rsidP="008E276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430DA" w:rsidRPr="00590744" w:rsidRDefault="004430DA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F823EB" w:rsidRDefault="00BA0A10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Исаева </w:t>
            </w:r>
          </w:p>
          <w:p w:rsidR="004430DA" w:rsidRPr="00590744" w:rsidRDefault="00BA0A10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Елена Александровна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430DA" w:rsidRPr="00590744" w:rsidRDefault="004430DA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-</w:t>
            </w:r>
            <w:r w:rsidR="00590744" w:rsidRPr="00590744">
              <w:rPr>
                <w:rFonts w:cs="Times New Roman"/>
                <w:szCs w:val="28"/>
              </w:rPr>
              <w:t> </w:t>
            </w:r>
            <w:r w:rsidR="00BA0A10">
              <w:rPr>
                <w:rFonts w:cs="Times New Roman"/>
                <w:szCs w:val="28"/>
              </w:rPr>
              <w:t xml:space="preserve">директор </w:t>
            </w:r>
            <w:r w:rsidR="00F84FD3">
              <w:rPr>
                <w:rFonts w:cs="Times New Roman"/>
                <w:szCs w:val="28"/>
              </w:rPr>
              <w:t>а</w:t>
            </w:r>
            <w:r w:rsidR="000C18BE">
              <w:rPr>
                <w:rFonts w:cs="Times New Roman"/>
                <w:szCs w:val="28"/>
              </w:rPr>
              <w:t>втономной некоммерческой организации «Ресурсный</w:t>
            </w:r>
            <w:r w:rsidR="00BA0A10">
              <w:rPr>
                <w:rFonts w:cs="Times New Roman"/>
                <w:szCs w:val="28"/>
              </w:rPr>
              <w:t xml:space="preserve"> центр </w:t>
            </w:r>
            <w:r w:rsidR="000C18BE">
              <w:rPr>
                <w:rFonts w:cs="Times New Roman"/>
                <w:szCs w:val="28"/>
              </w:rPr>
              <w:t>поддержки некоммерческих организаций и гражданских инициатив»</w:t>
            </w:r>
            <w:r w:rsidR="00590744" w:rsidRPr="00590744">
              <w:rPr>
                <w:rFonts w:cs="Times New Roman"/>
                <w:szCs w:val="28"/>
              </w:rPr>
              <w:t xml:space="preserve"> (по согласованию)</w:t>
            </w:r>
          </w:p>
          <w:p w:rsidR="00590744" w:rsidRPr="00590744" w:rsidRDefault="00590744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F823EB" w:rsidRDefault="0017331E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Долгова </w:t>
            </w:r>
          </w:p>
          <w:p w:rsidR="0017331E" w:rsidRPr="00590744" w:rsidRDefault="0017331E" w:rsidP="00F823E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Татьяна</w:t>
            </w:r>
            <w:r w:rsidR="00F823E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Алексеевна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590744" w:rsidRDefault="004430DA" w:rsidP="0017331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-</w:t>
            </w:r>
            <w:r w:rsidR="00590744" w:rsidRPr="00590744">
              <w:rPr>
                <w:rFonts w:cs="Times New Roman"/>
                <w:szCs w:val="28"/>
              </w:rPr>
              <w:t> </w:t>
            </w:r>
            <w:r w:rsidR="0017331E">
              <w:rPr>
                <w:rFonts w:cs="Times New Roman"/>
                <w:szCs w:val="28"/>
              </w:rPr>
              <w:t xml:space="preserve">директор муниципального учреждения </w:t>
            </w:r>
            <w:proofErr w:type="spellStart"/>
            <w:r w:rsidR="0017331E">
              <w:rPr>
                <w:rFonts w:cs="Times New Roman"/>
                <w:szCs w:val="28"/>
              </w:rPr>
              <w:t>Тутаевского</w:t>
            </w:r>
            <w:proofErr w:type="spellEnd"/>
            <w:r w:rsidR="0017331E">
              <w:rPr>
                <w:rFonts w:cs="Times New Roman"/>
                <w:szCs w:val="28"/>
              </w:rPr>
              <w:t xml:space="preserve"> района «Комплексный центр социального обслуживания населения «Милосердие» г. Тутаева</w:t>
            </w:r>
            <w:r w:rsidRPr="00590744">
              <w:rPr>
                <w:rFonts w:cs="Times New Roman"/>
                <w:szCs w:val="28"/>
              </w:rPr>
              <w:t xml:space="preserve"> </w:t>
            </w:r>
            <w:r w:rsidR="0017331E" w:rsidRPr="00590744">
              <w:rPr>
                <w:rFonts w:cs="Times New Roman"/>
                <w:szCs w:val="28"/>
              </w:rPr>
              <w:t>(по согласованию)</w:t>
            </w:r>
          </w:p>
          <w:p w:rsidR="0066632F" w:rsidRPr="00590744" w:rsidRDefault="0066632F" w:rsidP="0017331E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F823EB" w:rsidRDefault="0017331E" w:rsidP="008E2768">
            <w:pPr>
              <w:ind w:firstLine="0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Коряковцева</w:t>
            </w:r>
            <w:proofErr w:type="spellEnd"/>
          </w:p>
          <w:p w:rsidR="004430DA" w:rsidRPr="00590744" w:rsidRDefault="0017331E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Ольга Алексеевна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590744" w:rsidRPr="00590744" w:rsidRDefault="0017331E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декан </w:t>
            </w:r>
            <w:proofErr w:type="gramStart"/>
            <w:r>
              <w:rPr>
                <w:rFonts w:cs="Times New Roman"/>
                <w:szCs w:val="28"/>
              </w:rPr>
              <w:t>факультета дополнительного профессионального образования Института повышения квалификации</w:t>
            </w:r>
            <w:proofErr w:type="gramEnd"/>
            <w:r>
              <w:rPr>
                <w:rFonts w:cs="Times New Roman"/>
                <w:szCs w:val="28"/>
              </w:rPr>
              <w:t xml:space="preserve"> и профессиональной переподготовки кадров, кандидат психологических наук, доцент (</w:t>
            </w:r>
            <w:r w:rsidRPr="00590744">
              <w:rPr>
                <w:rFonts w:cs="Times New Roman"/>
                <w:szCs w:val="28"/>
              </w:rPr>
              <w:t>по согласованию)</w:t>
            </w: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F823EB" w:rsidRDefault="00F823EB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Трифонова </w:t>
            </w:r>
          </w:p>
          <w:p w:rsidR="00F823EB" w:rsidRPr="00590744" w:rsidRDefault="00F823EB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Светлана Константиновна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430DA" w:rsidRDefault="004430DA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 xml:space="preserve">- </w:t>
            </w:r>
            <w:r w:rsidR="00F823EB">
              <w:rPr>
                <w:rFonts w:cs="Times New Roman"/>
                <w:szCs w:val="28"/>
              </w:rPr>
              <w:t xml:space="preserve">заместитель </w:t>
            </w:r>
            <w:r w:rsidRPr="00590744">
              <w:rPr>
                <w:rFonts w:cs="Times New Roman"/>
                <w:szCs w:val="28"/>
              </w:rPr>
              <w:t>директор</w:t>
            </w:r>
            <w:r w:rsidR="00F823EB">
              <w:rPr>
                <w:rFonts w:cs="Times New Roman"/>
                <w:szCs w:val="28"/>
              </w:rPr>
              <w:t>а</w:t>
            </w:r>
            <w:r w:rsidRPr="00590744">
              <w:rPr>
                <w:rFonts w:cs="Times New Roman"/>
                <w:szCs w:val="28"/>
              </w:rPr>
              <w:t xml:space="preserve"> департамента труда и социальной поддержки населения Ярославской области</w:t>
            </w:r>
          </w:p>
          <w:p w:rsidR="00590744" w:rsidRPr="00590744" w:rsidRDefault="00590744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430DA" w:rsidRDefault="00F823EB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Филиппова</w:t>
            </w:r>
          </w:p>
          <w:p w:rsidR="00E9371E" w:rsidRPr="00590744" w:rsidRDefault="00E9371E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Марина Владимировна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590744" w:rsidRDefault="00E9371E" w:rsidP="00E9371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- директор государственного стационарного учреждения социального обслуживания Ярославской области </w:t>
            </w:r>
            <w:proofErr w:type="spellStart"/>
            <w:r>
              <w:rPr>
                <w:rFonts w:cs="Times New Roman"/>
                <w:szCs w:val="28"/>
              </w:rPr>
              <w:t>Красноперекопского</w:t>
            </w:r>
            <w:proofErr w:type="spellEnd"/>
            <w:r>
              <w:rPr>
                <w:rFonts w:cs="Times New Roman"/>
                <w:szCs w:val="28"/>
              </w:rPr>
              <w:t xml:space="preserve">  психоневрологического интерната (по согласованию)</w:t>
            </w:r>
          </w:p>
          <w:p w:rsidR="0066632F" w:rsidRPr="00590744" w:rsidRDefault="0066632F" w:rsidP="00E9371E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430DA" w:rsidRPr="00590744" w:rsidRDefault="0047542F" w:rsidP="008E2768">
            <w:pPr>
              <w:ind w:firstLine="0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Пейпонен</w:t>
            </w:r>
            <w:proofErr w:type="spellEnd"/>
          </w:p>
          <w:p w:rsidR="004430DA" w:rsidRPr="00590744" w:rsidRDefault="0047542F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Наталья Валерьевна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430DA" w:rsidRDefault="004430DA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-</w:t>
            </w:r>
            <w:r w:rsidR="00515434">
              <w:rPr>
                <w:rFonts w:cs="Times New Roman"/>
                <w:szCs w:val="28"/>
              </w:rPr>
              <w:t> </w:t>
            </w:r>
            <w:r w:rsidR="0047542F">
              <w:rPr>
                <w:rFonts w:cs="Times New Roman"/>
                <w:szCs w:val="28"/>
              </w:rPr>
              <w:t>председатель регионального отделения Ярославской области Всероссийской организации родителей детей-инвалидов и инвалидов старше 18 лет с ментальными и иными нарушениями, нуждающихся в представительстве своих интересов</w:t>
            </w:r>
            <w:bookmarkStart w:id="0" w:name="_GoBack"/>
            <w:bookmarkEnd w:id="0"/>
            <w:r w:rsidR="008D7B37">
              <w:rPr>
                <w:rFonts w:cs="Times New Roman"/>
                <w:szCs w:val="28"/>
              </w:rPr>
              <w:t xml:space="preserve"> </w:t>
            </w:r>
            <w:r w:rsidRPr="00515434">
              <w:rPr>
                <w:rFonts w:cs="Times New Roman"/>
                <w:szCs w:val="28"/>
              </w:rPr>
              <w:t>(по согласованию)</w:t>
            </w:r>
          </w:p>
          <w:p w:rsidR="00515434" w:rsidRPr="00515434" w:rsidRDefault="00515434" w:rsidP="008E2768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4430DA" w:rsidRPr="00590744" w:rsidTr="008E2768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430DA" w:rsidRDefault="008D7B37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Малахов</w:t>
            </w:r>
          </w:p>
          <w:p w:rsidR="008D7B37" w:rsidRPr="00590744" w:rsidRDefault="008D7B37" w:rsidP="008E276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Сергей Викторович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430DA" w:rsidRDefault="004430DA" w:rsidP="000C18B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590744">
              <w:rPr>
                <w:rFonts w:cs="Times New Roman"/>
                <w:szCs w:val="28"/>
              </w:rPr>
              <w:t>-</w:t>
            </w:r>
            <w:r w:rsidR="00515434">
              <w:rPr>
                <w:rFonts w:cs="Times New Roman"/>
                <w:szCs w:val="28"/>
              </w:rPr>
              <w:t> </w:t>
            </w:r>
            <w:r w:rsidR="000C18BE">
              <w:rPr>
                <w:rFonts w:cs="Times New Roman"/>
                <w:szCs w:val="28"/>
              </w:rPr>
              <w:t>п</w:t>
            </w:r>
            <w:r w:rsidR="008D7B37">
              <w:rPr>
                <w:rFonts w:cs="Times New Roman"/>
                <w:szCs w:val="28"/>
              </w:rPr>
              <w:t xml:space="preserve">редседатель Ярославской городской </w:t>
            </w:r>
            <w:r w:rsidR="00F17755">
              <w:rPr>
                <w:rFonts w:cs="Times New Roman"/>
                <w:szCs w:val="28"/>
              </w:rPr>
              <w:t>местной о</w:t>
            </w:r>
            <w:r w:rsidR="008D7B37">
              <w:rPr>
                <w:rFonts w:cs="Times New Roman"/>
                <w:szCs w:val="28"/>
              </w:rPr>
              <w:t>рганизации Я</w:t>
            </w:r>
            <w:r w:rsidR="000C18BE">
              <w:rPr>
                <w:rFonts w:cs="Times New Roman"/>
                <w:szCs w:val="28"/>
              </w:rPr>
              <w:t>ро</w:t>
            </w:r>
            <w:r w:rsidR="0047542F">
              <w:rPr>
                <w:rFonts w:cs="Times New Roman"/>
                <w:szCs w:val="28"/>
              </w:rPr>
              <w:t>славской областной организации О</w:t>
            </w:r>
            <w:r w:rsidR="000C18BE">
              <w:rPr>
                <w:rFonts w:cs="Times New Roman"/>
                <w:szCs w:val="28"/>
              </w:rPr>
              <w:t>бщероссийской общественной организации «</w:t>
            </w:r>
            <w:r w:rsidR="008D7B37">
              <w:rPr>
                <w:rFonts w:cs="Times New Roman"/>
                <w:szCs w:val="28"/>
              </w:rPr>
              <w:t>В</w:t>
            </w:r>
            <w:r w:rsidR="000C18BE">
              <w:rPr>
                <w:rFonts w:cs="Times New Roman"/>
                <w:szCs w:val="28"/>
              </w:rPr>
              <w:t xml:space="preserve">сероссийское общество инвалидов» </w:t>
            </w:r>
            <w:r w:rsidRPr="00515434">
              <w:rPr>
                <w:rFonts w:cs="Times New Roman"/>
                <w:szCs w:val="28"/>
              </w:rPr>
              <w:t xml:space="preserve"> (по</w:t>
            </w:r>
            <w:r w:rsidR="00515434">
              <w:rPr>
                <w:rFonts w:cs="Times New Roman"/>
                <w:szCs w:val="28"/>
              </w:rPr>
              <w:t> </w:t>
            </w:r>
            <w:r w:rsidRPr="00515434">
              <w:rPr>
                <w:rFonts w:cs="Times New Roman"/>
                <w:szCs w:val="28"/>
              </w:rPr>
              <w:t>согласованию)</w:t>
            </w:r>
          </w:p>
          <w:p w:rsidR="00F84FD3" w:rsidRPr="00515434" w:rsidRDefault="00F84FD3" w:rsidP="000C18BE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</w:tbl>
    <w:p w:rsidR="003754B2" w:rsidRPr="008E2768" w:rsidRDefault="003754B2" w:rsidP="00590744">
      <w:pPr>
        <w:ind w:firstLine="0"/>
        <w:jc w:val="both"/>
        <w:rPr>
          <w:rFonts w:cs="Times New Roman"/>
          <w:sz w:val="2"/>
          <w:szCs w:val="2"/>
        </w:rPr>
      </w:pPr>
    </w:p>
    <w:sectPr w:rsidR="003754B2" w:rsidRPr="008E2768" w:rsidSect="00C35BFC">
      <w:headerReference w:type="default" r:id="rId12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ACC" w:rsidRDefault="00815ACC" w:rsidP="00C71535">
      <w:r>
        <w:separator/>
      </w:r>
    </w:p>
  </w:endnote>
  <w:endnote w:type="continuationSeparator" w:id="0">
    <w:p w:rsidR="00815ACC" w:rsidRDefault="00815ACC" w:rsidP="00C7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ACC" w:rsidRDefault="00815ACC" w:rsidP="00C71535">
      <w:r>
        <w:separator/>
      </w:r>
    </w:p>
  </w:footnote>
  <w:footnote w:type="continuationSeparator" w:id="0">
    <w:p w:rsidR="00815ACC" w:rsidRDefault="00815ACC" w:rsidP="00C71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822924"/>
      <w:docPartObj>
        <w:docPartGallery w:val="Page Numbers (Top of Page)"/>
        <w:docPartUnique/>
      </w:docPartObj>
    </w:sdtPr>
    <w:sdtEndPr/>
    <w:sdtContent>
      <w:p w:rsidR="00C35BFC" w:rsidRDefault="00C35B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C9D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815ACC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FBC"/>
    <w:rsid w:val="00055E6B"/>
    <w:rsid w:val="00055FE9"/>
    <w:rsid w:val="000C18BE"/>
    <w:rsid w:val="000D1216"/>
    <w:rsid w:val="000F43F3"/>
    <w:rsid w:val="00162901"/>
    <w:rsid w:val="0017331E"/>
    <w:rsid w:val="001C78DA"/>
    <w:rsid w:val="001E0680"/>
    <w:rsid w:val="001F2137"/>
    <w:rsid w:val="00220BEA"/>
    <w:rsid w:val="002306C4"/>
    <w:rsid w:val="00230941"/>
    <w:rsid w:val="00254788"/>
    <w:rsid w:val="00285BD6"/>
    <w:rsid w:val="002D293C"/>
    <w:rsid w:val="00322FBC"/>
    <w:rsid w:val="00360DDA"/>
    <w:rsid w:val="003754B2"/>
    <w:rsid w:val="003A2DCC"/>
    <w:rsid w:val="003D1E8D"/>
    <w:rsid w:val="003E39A1"/>
    <w:rsid w:val="0040656C"/>
    <w:rsid w:val="00417D20"/>
    <w:rsid w:val="004430DA"/>
    <w:rsid w:val="00443EFA"/>
    <w:rsid w:val="0047542F"/>
    <w:rsid w:val="004D1FF2"/>
    <w:rsid w:val="004E0A6C"/>
    <w:rsid w:val="00515434"/>
    <w:rsid w:val="0055128D"/>
    <w:rsid w:val="00555670"/>
    <w:rsid w:val="00590744"/>
    <w:rsid w:val="00644902"/>
    <w:rsid w:val="0066632F"/>
    <w:rsid w:val="006922BD"/>
    <w:rsid w:val="0076573F"/>
    <w:rsid w:val="007A4614"/>
    <w:rsid w:val="007A78E5"/>
    <w:rsid w:val="007B4131"/>
    <w:rsid w:val="007D1C9D"/>
    <w:rsid w:val="00815ACC"/>
    <w:rsid w:val="00842D88"/>
    <w:rsid w:val="008D7B37"/>
    <w:rsid w:val="008E2768"/>
    <w:rsid w:val="00933478"/>
    <w:rsid w:val="00A21506"/>
    <w:rsid w:val="00A21D87"/>
    <w:rsid w:val="00AD524F"/>
    <w:rsid w:val="00AE3E15"/>
    <w:rsid w:val="00AE7B97"/>
    <w:rsid w:val="00B249FA"/>
    <w:rsid w:val="00B57284"/>
    <w:rsid w:val="00BA0A10"/>
    <w:rsid w:val="00BB1812"/>
    <w:rsid w:val="00C27705"/>
    <w:rsid w:val="00C35BFC"/>
    <w:rsid w:val="00C37646"/>
    <w:rsid w:val="00C71535"/>
    <w:rsid w:val="00C92428"/>
    <w:rsid w:val="00CA5934"/>
    <w:rsid w:val="00D00EFB"/>
    <w:rsid w:val="00DB13C9"/>
    <w:rsid w:val="00E1407E"/>
    <w:rsid w:val="00E4356E"/>
    <w:rsid w:val="00E9371E"/>
    <w:rsid w:val="00EA5E63"/>
    <w:rsid w:val="00EB2F8F"/>
    <w:rsid w:val="00EB6034"/>
    <w:rsid w:val="00F17755"/>
    <w:rsid w:val="00F71210"/>
    <w:rsid w:val="00F75022"/>
    <w:rsid w:val="00F823EB"/>
    <w:rsid w:val="00F8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3F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15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535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C715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535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A2150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07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744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9074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9074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9074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9074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90744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3F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15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535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C715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535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A2150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07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744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9074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9074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9074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9074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90744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91;&#1082;&#1072;&#1079;&#1091;%20(&#1088;&#1072;&#1089;&#1087;&#1086;&#1088;&#1103;&#1078;&#1077;&#1085;&#1080;&#1102;)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2011-05-30T14:02:54+00:00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3EE4-61AB-4D90-88CA-DA0F5144F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1FDF8F-8985-41CF-AF9D-92924A8289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A6D1F-724E-4758-A1C4-0AB363EFCE61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0F453433-FD06-49DA-AD63-8CEA5879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указу (распоряжению) Губернатора области.dotx</Template>
  <TotalTime>57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Большакова Виктория Владимировна</cp:lastModifiedBy>
  <cp:revision>9</cp:revision>
  <cp:lastPrinted>2022-04-04T12:10:00Z</cp:lastPrinted>
  <dcterms:created xsi:type="dcterms:W3CDTF">2022-04-04T11:31:00Z</dcterms:created>
  <dcterms:modified xsi:type="dcterms:W3CDTF">2022-04-04T14:30:00Z</dcterms:modified>
</cp:coreProperties>
</file>