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1112845F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6ED2339A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0E6CF9DF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05BA8CD3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60B91F97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8FDD2C0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C8AE2FE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73322E8" w14:textId="77777777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A92FB8">
        <w:rPr>
          <w:rFonts w:cs="Times New Roman"/>
          <w:szCs w:val="28"/>
        </w:rPr>
        <w:t>11</w:t>
      </w:r>
      <w:r w:rsidR="00E340A0">
        <w:rPr>
          <w:rFonts w:cs="Times New Roman"/>
          <w:szCs w:val="28"/>
        </w:rPr>
        <w:t>.0</w:t>
      </w:r>
      <w:r w:rsidR="00A92FB8">
        <w:rPr>
          <w:rFonts w:cs="Times New Roman"/>
          <w:szCs w:val="28"/>
        </w:rPr>
        <w:t>2</w:t>
      </w:r>
      <w:r w:rsidR="00E340A0">
        <w:rPr>
          <w:rFonts w:cs="Times New Roman"/>
          <w:szCs w:val="28"/>
        </w:rPr>
        <w:t>.20</w:t>
      </w:r>
      <w:r w:rsidR="00A92FB8">
        <w:rPr>
          <w:rFonts w:cs="Times New Roman"/>
          <w:szCs w:val="28"/>
        </w:rPr>
        <w:t>09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6D1556">
        <w:rPr>
          <w:rFonts w:cs="Times New Roman"/>
          <w:szCs w:val="28"/>
        </w:rPr>
        <w:t>1</w:t>
      </w:r>
      <w:r w:rsidR="00A92FB8">
        <w:rPr>
          <w:rFonts w:cs="Times New Roman"/>
          <w:szCs w:val="28"/>
        </w:rPr>
        <w:t>2</w:t>
      </w:r>
    </w:p>
    <w:p w14:paraId="7FCF0933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44A0F186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6D5E6F3A" w14:textId="77777777"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14:paraId="5ADE0432" w14:textId="77777777" w:rsidR="00356EF0" w:rsidRDefault="00901849" w:rsidP="00485A30">
      <w:pPr>
        <w:autoSpaceDE w:val="0"/>
        <w:autoSpaceDN w:val="0"/>
        <w:adjustRightInd w:val="0"/>
        <w:jc w:val="both"/>
      </w:pPr>
      <w:r>
        <w:t xml:space="preserve">1. </w:t>
      </w:r>
      <w:r w:rsidR="00356EF0" w:rsidRPr="00356EF0">
        <w:t xml:space="preserve">Внести в приказ департамента труда и социальной поддержки населения Ярославской области от </w:t>
      </w:r>
      <w:r w:rsidR="00A92FB8">
        <w:t>11</w:t>
      </w:r>
      <w:r w:rsidR="00356EF0" w:rsidRPr="00356EF0">
        <w:t>.0</w:t>
      </w:r>
      <w:r w:rsidR="00A92FB8">
        <w:t>2</w:t>
      </w:r>
      <w:r w:rsidR="00356EF0" w:rsidRPr="00356EF0">
        <w:t>.20</w:t>
      </w:r>
      <w:r w:rsidR="00A92FB8">
        <w:t>09</w:t>
      </w:r>
      <w:r w:rsidR="00356EF0" w:rsidRPr="00356EF0">
        <w:t xml:space="preserve"> № </w:t>
      </w:r>
      <w:r w:rsidR="006D1556">
        <w:t>1</w:t>
      </w:r>
      <w:r w:rsidR="00356EF0" w:rsidRPr="00356EF0">
        <w:t>2 «</w:t>
      </w:r>
      <w:r w:rsidR="00A92FB8">
        <w:rPr>
          <w:rFonts w:cs="Times New Roman"/>
          <w:szCs w:val="28"/>
        </w:rPr>
        <w:t>Об утверждении Порядка предоставления ежемесячной денежной выплаты</w:t>
      </w:r>
      <w:r w:rsidR="00356EF0">
        <w:t xml:space="preserve">» </w:t>
      </w:r>
      <w:r w:rsidR="00356EF0" w:rsidRPr="00356EF0">
        <w:t>следующие изменения:</w:t>
      </w:r>
    </w:p>
    <w:p w14:paraId="1253E362" w14:textId="77777777"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14:paraId="3746EBB0" w14:textId="7E047544"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 xml:space="preserve">1.2. </w:t>
      </w:r>
      <w:r w:rsidR="0008589B">
        <w:t>В</w:t>
      </w:r>
      <w:r>
        <w:t xml:space="preserve"> Порядок </w:t>
      </w:r>
      <w:r w:rsidR="00490F73">
        <w:rPr>
          <w:rFonts w:cs="Times New Roman"/>
          <w:szCs w:val="28"/>
        </w:rPr>
        <w:t>предоставления ежемесячной денежной выплаты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14:paraId="36CC848C" w14:textId="5D080BFF"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 за исключением </w:t>
      </w:r>
      <w:r w:rsidR="0074656A">
        <w:t>пункта 2.2 Приложения</w:t>
      </w:r>
      <w:r w:rsidR="002172F3">
        <w:t>,</w:t>
      </w:r>
      <w:bookmarkStart w:id="0" w:name="_GoBack"/>
      <w:bookmarkEnd w:id="0"/>
      <w:r w:rsidR="0074656A">
        <w:t xml:space="preserve"> вступающего в силу с 01.01.2024</w:t>
      </w:r>
      <w:r w:rsidR="00353FC0">
        <w:t>.</w:t>
      </w:r>
    </w:p>
    <w:p w14:paraId="5F05BEE2" w14:textId="77777777"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14:paraId="7A78BDA3" w14:textId="77777777" w:rsidR="00210FEB" w:rsidRDefault="00210FEB" w:rsidP="00695B61">
      <w:pPr>
        <w:jc w:val="both"/>
        <w:rPr>
          <w:rFonts w:cs="Times New Roman"/>
          <w:szCs w:val="28"/>
        </w:rPr>
      </w:pPr>
    </w:p>
    <w:p w14:paraId="051018BE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5591F4AF" w14:textId="77777777"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14:paraId="5BAA6F8E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2497D1FF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4E195F2F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55A632C7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513FFF8F" w14:textId="77777777" w:rsidR="000E4DEA" w:rsidRDefault="000E4DEA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13363D59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77AF5D2D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2F0F69AF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6CBF8EB5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14:paraId="2BB85F7B" w14:textId="77777777" w:rsidR="00642792" w:rsidRDefault="00642792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42792" w:rsidRPr="006201B2" w14:paraId="52FD2F04" w14:textId="77777777" w:rsidTr="008E6D82">
        <w:tc>
          <w:tcPr>
            <w:tcW w:w="5495" w:type="dxa"/>
          </w:tcPr>
          <w:p w14:paraId="696F68ED" w14:textId="77777777" w:rsidR="00642792" w:rsidRPr="006201B2" w:rsidRDefault="00642792" w:rsidP="008E6D8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721943E8" w14:textId="77777777" w:rsidR="00642792" w:rsidRPr="006201B2" w:rsidRDefault="00642792" w:rsidP="00E6232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14:paraId="4E4F0621" w14:textId="77777777" w:rsidR="00642792" w:rsidRPr="006201B2" w:rsidRDefault="00642792" w:rsidP="00E6232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14:paraId="48AAFABA" w14:textId="77777777" w:rsidR="00642792" w:rsidRPr="006201B2" w:rsidRDefault="00642792" w:rsidP="00E6232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14:paraId="62618A22" w14:textId="77777777" w:rsidR="00642792" w:rsidRPr="006201B2" w:rsidRDefault="00642792" w:rsidP="00E6232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14:paraId="56017F2C" w14:textId="77777777" w:rsidR="00642792" w:rsidRPr="006201B2" w:rsidRDefault="00642792" w:rsidP="00642792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14:paraId="1278A935" w14:textId="77777777" w:rsidR="00642792" w:rsidRPr="006201B2" w:rsidRDefault="00642792" w:rsidP="00642792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14:paraId="3A001126" w14:textId="77777777" w:rsidR="00642792" w:rsidRPr="007A46E5" w:rsidRDefault="00642792" w:rsidP="0064279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A46E5">
        <w:rPr>
          <w:rFonts w:cs="Times New Roman"/>
          <w:b/>
          <w:szCs w:val="28"/>
          <w:lang w:eastAsia="ru-RU"/>
        </w:rPr>
        <w:t>ИЗМЕНЕНИЯ,</w:t>
      </w:r>
    </w:p>
    <w:p w14:paraId="2F9EAFCE" w14:textId="744EDD22" w:rsidR="00642792" w:rsidRDefault="00642792" w:rsidP="0064279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A46E5">
        <w:rPr>
          <w:rFonts w:cs="Times New Roman"/>
          <w:b/>
          <w:szCs w:val="28"/>
          <w:lang w:eastAsia="ru-RU"/>
        </w:rPr>
        <w:t xml:space="preserve">вносимые в Порядок предоставления ежемесячной </w:t>
      </w:r>
      <w:r>
        <w:rPr>
          <w:rFonts w:cs="Times New Roman"/>
          <w:b/>
          <w:szCs w:val="28"/>
          <w:lang w:eastAsia="ru-RU"/>
        </w:rPr>
        <w:t xml:space="preserve">денежной </w:t>
      </w:r>
      <w:r w:rsidRPr="007A46E5">
        <w:rPr>
          <w:rFonts w:cs="Times New Roman"/>
          <w:b/>
          <w:szCs w:val="28"/>
          <w:lang w:eastAsia="ru-RU"/>
        </w:rPr>
        <w:t xml:space="preserve">выплаты </w:t>
      </w:r>
    </w:p>
    <w:p w14:paraId="75CB32DF" w14:textId="77777777" w:rsidR="00642792" w:rsidRPr="00232054" w:rsidRDefault="00642792" w:rsidP="00642792">
      <w:pPr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</w:p>
    <w:p w14:paraId="554D0B45" w14:textId="77777777" w:rsidR="00940417" w:rsidRDefault="00642792" w:rsidP="00BF28CD">
      <w:pPr>
        <w:tabs>
          <w:tab w:val="left" w:pos="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="00940417">
        <w:rPr>
          <w:rFonts w:cs="Times New Roman"/>
          <w:szCs w:val="28"/>
        </w:rPr>
        <w:t>В разделе 1:</w:t>
      </w:r>
    </w:p>
    <w:p w14:paraId="449C1E83" w14:textId="77777777" w:rsidR="00BF28CD" w:rsidRDefault="00940417" w:rsidP="00BF28CD">
      <w:pPr>
        <w:tabs>
          <w:tab w:val="left" w:pos="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BF28CD">
        <w:rPr>
          <w:rFonts w:cs="Times New Roman"/>
          <w:szCs w:val="28"/>
        </w:rPr>
        <w:t>П</w:t>
      </w:r>
      <w:r w:rsidR="00642792">
        <w:rPr>
          <w:rFonts w:cs="Times New Roman"/>
          <w:szCs w:val="28"/>
        </w:rPr>
        <w:t xml:space="preserve">ункт 1.2 раздела 1 слова </w:t>
      </w:r>
      <w:r w:rsidR="00BF28CD">
        <w:rPr>
          <w:rFonts w:cs="Times New Roman"/>
          <w:szCs w:val="28"/>
        </w:rPr>
        <w:t>изложить в следующей редакции:</w:t>
      </w:r>
    </w:p>
    <w:p w14:paraId="3CA79ED1" w14:textId="3454BCD3" w:rsidR="00BF28CD" w:rsidRDefault="00642792" w:rsidP="00BF28CD">
      <w:pPr>
        <w:tabs>
          <w:tab w:val="left" w:pos="0"/>
        </w:tabs>
        <w:jc w:val="both"/>
      </w:pPr>
      <w:r>
        <w:rPr>
          <w:rFonts w:cs="Times New Roman"/>
          <w:szCs w:val="28"/>
        </w:rPr>
        <w:t>«</w:t>
      </w:r>
      <w:r w:rsidR="00BF28CD">
        <w:rPr>
          <w:rFonts w:cs="Times New Roman"/>
          <w:szCs w:val="28"/>
        </w:rPr>
        <w:t xml:space="preserve">1.2. Ежемесячная денежная выплата </w:t>
      </w:r>
      <w:r w:rsidR="00BF28CD">
        <w:t>назначается и выплачивается гражданам Российской Федерации, постоянно или преимущественно проживающим на территории Ярославской области, а также иностранным гражданам и лицам без гражданства, постоянно проживающим на территории Ярославской области</w:t>
      </w:r>
      <w:proofErr w:type="gramStart"/>
      <w:r w:rsidR="00BF28CD">
        <w:t xml:space="preserve">.». </w:t>
      </w:r>
      <w:proofErr w:type="gramEnd"/>
    </w:p>
    <w:p w14:paraId="1268D3CB" w14:textId="7EDA5484" w:rsidR="00940417" w:rsidRDefault="00940417" w:rsidP="00BF28CD">
      <w:pPr>
        <w:tabs>
          <w:tab w:val="left" w:pos="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Пункт 1.</w:t>
      </w:r>
      <w:r w:rsidR="00BF28CD">
        <w:rPr>
          <w:rFonts w:cs="Times New Roman"/>
          <w:szCs w:val="28"/>
        </w:rPr>
        <w:t>6 дополнить абзаца</w:t>
      </w:r>
      <w:r>
        <w:rPr>
          <w:rFonts w:cs="Times New Roman"/>
          <w:szCs w:val="28"/>
        </w:rPr>
        <w:t>м</w:t>
      </w:r>
      <w:r w:rsidR="00BF28CD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следующего содержания:</w:t>
      </w:r>
    </w:p>
    <w:p w14:paraId="18E93B39" w14:textId="5FE4B854" w:rsidR="00BF28CD" w:rsidRPr="00BF28CD" w:rsidRDefault="00BF28CD" w:rsidP="00BF28CD">
      <w:pPr>
        <w:pStyle w:val="ConsPlusNormal"/>
        <w:ind w:firstLine="708"/>
        <w:jc w:val="both"/>
        <w:rPr>
          <w:rFonts w:ascii="Times New Roman" w:hAnsi="Times New Roman"/>
          <w:sz w:val="28"/>
          <w:szCs w:val="22"/>
          <w:lang w:eastAsia="en-US"/>
        </w:rPr>
      </w:pPr>
      <w:r>
        <w:rPr>
          <w:rFonts w:ascii="Times New Roman" w:hAnsi="Times New Roman"/>
          <w:sz w:val="28"/>
          <w:szCs w:val="22"/>
          <w:lang w:eastAsia="en-US"/>
        </w:rPr>
        <w:t>«</w:t>
      </w:r>
      <w:r w:rsidRPr="00BF28CD">
        <w:rPr>
          <w:rFonts w:ascii="Times New Roman" w:hAnsi="Times New Roman"/>
          <w:sz w:val="28"/>
          <w:szCs w:val="22"/>
          <w:lang w:eastAsia="en-US"/>
        </w:rPr>
        <w:t xml:space="preserve">В заявлении указывается способ получения ежемесячной денежной выплаты почтовым переводом либо перечислением на личный счет заявителя, открытый в кредитной организации. </w:t>
      </w:r>
    </w:p>
    <w:p w14:paraId="4691C981" w14:textId="4C3AB9B8" w:rsidR="00BF28CD" w:rsidRPr="00BF28CD" w:rsidRDefault="00BF28CD" w:rsidP="00BF28CD">
      <w:pPr>
        <w:pStyle w:val="ConsPlusNormal"/>
        <w:ind w:firstLine="539"/>
        <w:jc w:val="both"/>
        <w:rPr>
          <w:rFonts w:ascii="Times New Roman" w:hAnsi="Times New Roman"/>
          <w:sz w:val="28"/>
          <w:szCs w:val="22"/>
          <w:lang w:eastAsia="en-US"/>
        </w:rPr>
      </w:pPr>
      <w:proofErr w:type="gramStart"/>
      <w:r w:rsidRPr="00BF28CD">
        <w:rPr>
          <w:rFonts w:ascii="Times New Roman" w:hAnsi="Times New Roman"/>
          <w:sz w:val="28"/>
          <w:szCs w:val="22"/>
          <w:lang w:eastAsia="en-US"/>
        </w:rPr>
        <w:t>При выборе кредитной организации в качестве способа получения ежемесячной денежной выплаты в заявлении также указываются сведения о реквизитах счета (наименование организации, в которую должно быть перечислен</w:t>
      </w:r>
      <w:r w:rsidR="00DB2AAF">
        <w:rPr>
          <w:rFonts w:ascii="Times New Roman" w:hAnsi="Times New Roman"/>
          <w:sz w:val="28"/>
          <w:szCs w:val="22"/>
          <w:lang w:eastAsia="en-US"/>
        </w:rPr>
        <w:t>а</w:t>
      </w:r>
      <w:r w:rsidRPr="00BF28CD">
        <w:rPr>
          <w:rFonts w:ascii="Times New Roman" w:hAnsi="Times New Roman"/>
          <w:sz w:val="28"/>
          <w:szCs w:val="22"/>
          <w:lang w:eastAsia="en-US"/>
        </w:rPr>
        <w:t xml:space="preserve"> </w:t>
      </w:r>
      <w:r w:rsidR="00DB2AAF">
        <w:rPr>
          <w:rFonts w:ascii="Times New Roman" w:hAnsi="Times New Roman"/>
          <w:sz w:val="28"/>
          <w:szCs w:val="22"/>
          <w:lang w:eastAsia="en-US"/>
        </w:rPr>
        <w:t>ежемесячная денежная выплата</w:t>
      </w:r>
      <w:r w:rsidRPr="00BF28CD">
        <w:rPr>
          <w:rFonts w:ascii="Times New Roman" w:hAnsi="Times New Roman"/>
          <w:sz w:val="28"/>
          <w:szCs w:val="22"/>
          <w:lang w:eastAsia="en-US"/>
        </w:rPr>
        <w:t>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счета лица, имеющего</w:t>
      </w:r>
      <w:proofErr w:type="gramEnd"/>
      <w:r w:rsidRPr="00BF28CD">
        <w:rPr>
          <w:rFonts w:ascii="Times New Roman" w:hAnsi="Times New Roman"/>
          <w:sz w:val="28"/>
          <w:szCs w:val="22"/>
          <w:lang w:eastAsia="en-US"/>
        </w:rPr>
        <w:t xml:space="preserve"> право на получение </w:t>
      </w:r>
      <w:r w:rsidR="00E62328" w:rsidRPr="00BF28CD">
        <w:rPr>
          <w:rFonts w:ascii="Times New Roman" w:hAnsi="Times New Roman"/>
          <w:sz w:val="28"/>
          <w:szCs w:val="22"/>
          <w:lang w:eastAsia="en-US"/>
        </w:rPr>
        <w:t>ежемесячной денежной</w:t>
      </w:r>
      <w:r w:rsidRPr="00BF28CD">
        <w:rPr>
          <w:rFonts w:ascii="Times New Roman" w:hAnsi="Times New Roman"/>
          <w:sz w:val="28"/>
          <w:szCs w:val="22"/>
          <w:lang w:eastAsia="en-US"/>
        </w:rPr>
        <w:t xml:space="preserve"> выплаты)</w:t>
      </w:r>
      <w:proofErr w:type="gramStart"/>
      <w:r w:rsidRPr="00BF28CD">
        <w:rPr>
          <w:rFonts w:ascii="Times New Roman" w:hAnsi="Times New Roman"/>
          <w:sz w:val="28"/>
          <w:szCs w:val="22"/>
          <w:lang w:eastAsia="en-US"/>
        </w:rPr>
        <w:t>.</w:t>
      </w:r>
      <w:r>
        <w:rPr>
          <w:rFonts w:ascii="Times New Roman" w:hAnsi="Times New Roman"/>
          <w:sz w:val="28"/>
          <w:szCs w:val="22"/>
          <w:lang w:eastAsia="en-US"/>
        </w:rPr>
        <w:t>»</w:t>
      </w:r>
      <w:proofErr w:type="gramEnd"/>
      <w:r>
        <w:rPr>
          <w:rFonts w:ascii="Times New Roman" w:hAnsi="Times New Roman"/>
          <w:sz w:val="28"/>
          <w:szCs w:val="22"/>
          <w:lang w:eastAsia="en-US"/>
        </w:rPr>
        <w:t>.</w:t>
      </w:r>
    </w:p>
    <w:p w14:paraId="2B59C6F9" w14:textId="77777777" w:rsidR="00642792" w:rsidRPr="00456A2D" w:rsidRDefault="00642792" w:rsidP="00642792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Pr="00456A2D">
        <w:rPr>
          <w:rFonts w:cs="Times New Roman"/>
          <w:szCs w:val="28"/>
        </w:rPr>
        <w:t>В разделе 2:</w:t>
      </w:r>
    </w:p>
    <w:p w14:paraId="251AFCCD" w14:textId="2CDA36E9" w:rsidR="00174EEE" w:rsidRDefault="00642792" w:rsidP="00642792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2.1. </w:t>
      </w:r>
      <w:r w:rsidR="00174EEE">
        <w:rPr>
          <w:rFonts w:cs="Times New Roman"/>
          <w:szCs w:val="28"/>
        </w:rPr>
        <w:t>Пункт 2.7</w:t>
      </w:r>
      <w:r w:rsidR="00940417">
        <w:rPr>
          <w:rFonts w:cs="Times New Roman"/>
          <w:szCs w:val="28"/>
        </w:rPr>
        <w:t>.</w:t>
      </w:r>
      <w:r w:rsidR="009D1F72">
        <w:rPr>
          <w:rFonts w:cs="Times New Roman"/>
          <w:szCs w:val="28"/>
        </w:rPr>
        <w:t xml:space="preserve"> </w:t>
      </w:r>
      <w:r w:rsidR="00174EEE">
        <w:rPr>
          <w:rFonts w:cs="Times New Roman"/>
          <w:szCs w:val="28"/>
        </w:rPr>
        <w:t>изложить в следующей редакции:</w:t>
      </w:r>
    </w:p>
    <w:p w14:paraId="23111482" w14:textId="506D9BAF" w:rsidR="00940417" w:rsidRDefault="005355B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22272F"/>
          <w:sz w:val="23"/>
          <w:szCs w:val="23"/>
        </w:rPr>
      </w:pPr>
      <w:r>
        <w:rPr>
          <w:sz w:val="28"/>
          <w:szCs w:val="28"/>
          <w:lang w:eastAsia="en-US"/>
        </w:rPr>
        <w:t>«</w:t>
      </w:r>
      <w:r w:rsidR="009D1F72" w:rsidRPr="009D1F72">
        <w:rPr>
          <w:sz w:val="28"/>
          <w:szCs w:val="28"/>
          <w:lang w:eastAsia="en-US"/>
        </w:rPr>
        <w:t>Для предоставления ежемесячной денежной выплаты необходимы следующие документы:</w:t>
      </w:r>
    </w:p>
    <w:p w14:paraId="3572F807" w14:textId="7A1458EA" w:rsidR="00940417" w:rsidRPr="00940417" w:rsidRDefault="0094041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rFonts w:ascii="PT Serif" w:hAnsi="PT Serif"/>
          <w:color w:val="22272F"/>
          <w:sz w:val="23"/>
          <w:szCs w:val="23"/>
        </w:rPr>
        <w:t xml:space="preserve">- </w:t>
      </w:r>
      <w:r w:rsidRPr="00940417">
        <w:rPr>
          <w:sz w:val="28"/>
          <w:szCs w:val="28"/>
          <w:lang w:eastAsia="en-US"/>
        </w:rPr>
        <w:t>документ, удостоверяющ</w:t>
      </w:r>
      <w:r>
        <w:rPr>
          <w:sz w:val="28"/>
          <w:szCs w:val="28"/>
          <w:lang w:eastAsia="en-US"/>
        </w:rPr>
        <w:t>ий</w:t>
      </w:r>
      <w:r w:rsidRPr="00940417">
        <w:rPr>
          <w:sz w:val="28"/>
          <w:szCs w:val="28"/>
          <w:lang w:eastAsia="en-US"/>
        </w:rPr>
        <w:t xml:space="preserve"> личность:</w:t>
      </w:r>
    </w:p>
    <w:p w14:paraId="16A1E68F" w14:textId="04EC58B9" w:rsidR="00940417" w:rsidRDefault="0094041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40417">
        <w:rPr>
          <w:sz w:val="28"/>
          <w:szCs w:val="28"/>
          <w:lang w:eastAsia="en-US"/>
        </w:rPr>
        <w:t>паспорт гражданина Российской Федерации;</w:t>
      </w:r>
    </w:p>
    <w:p w14:paraId="104003D4" w14:textId="0E093CE8" w:rsidR="00940417" w:rsidRPr="00940417" w:rsidRDefault="0094041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BB6607">
        <w:rPr>
          <w:sz w:val="28"/>
          <w:szCs w:val="28"/>
        </w:rPr>
        <w:t>документ, заменяющий паспорт гражданина Российской Федерации</w:t>
      </w:r>
      <w:r>
        <w:rPr>
          <w:sz w:val="28"/>
          <w:szCs w:val="28"/>
        </w:rPr>
        <w:t>;</w:t>
      </w:r>
    </w:p>
    <w:p w14:paraId="5C16B066" w14:textId="13724E7A" w:rsidR="00940417" w:rsidRPr="00940417" w:rsidRDefault="0094041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40417">
        <w:rPr>
          <w:sz w:val="28"/>
          <w:szCs w:val="28"/>
          <w:lang w:eastAsia="en-US"/>
        </w:rPr>
        <w:t>паспорт иностранного гражданина с нотариально заверенным переводом - для иностранных граждан;</w:t>
      </w:r>
    </w:p>
    <w:p w14:paraId="6D7A1896" w14:textId="233948A8" w:rsidR="00940417" w:rsidRPr="00940417" w:rsidRDefault="00940417" w:rsidP="009404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40417">
        <w:rPr>
          <w:sz w:val="28"/>
          <w:szCs w:val="28"/>
          <w:lang w:eastAsia="en-US"/>
        </w:rPr>
        <w:t>вид на жительство - для лиц без гражданства;</w:t>
      </w:r>
    </w:p>
    <w:p w14:paraId="756A9C46" w14:textId="7B99FEFC" w:rsidR="00940417" w:rsidRDefault="00940417" w:rsidP="00940417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документ, подтверждающ</w:t>
      </w:r>
      <w:r w:rsidR="009D1F72">
        <w:rPr>
          <w:rFonts w:cs="Times New Roman"/>
          <w:szCs w:val="28"/>
        </w:rPr>
        <w:t>ий</w:t>
      </w:r>
      <w:r>
        <w:rPr>
          <w:rFonts w:cs="Times New Roman"/>
          <w:szCs w:val="28"/>
        </w:rPr>
        <w:t xml:space="preserve"> постоянное или преимущественное проживание заявителя на территории Ярославской области для граждан Российской Федерации, документ</w:t>
      </w:r>
      <w:r w:rsidRPr="00882612">
        <w:rPr>
          <w:rFonts w:cs="Times New Roman"/>
          <w:szCs w:val="28"/>
        </w:rPr>
        <w:t>, подтверждающ</w:t>
      </w:r>
      <w:r>
        <w:rPr>
          <w:rFonts w:cs="Times New Roman"/>
          <w:szCs w:val="28"/>
        </w:rPr>
        <w:t>ий</w:t>
      </w:r>
      <w:r w:rsidRPr="00882612">
        <w:rPr>
          <w:rFonts w:cs="Times New Roman"/>
          <w:szCs w:val="28"/>
        </w:rPr>
        <w:t xml:space="preserve"> постоянное проживание </w:t>
      </w:r>
      <w:r w:rsidRPr="00882612">
        <w:rPr>
          <w:rFonts w:cs="Times New Roman"/>
          <w:szCs w:val="28"/>
        </w:rPr>
        <w:lastRenderedPageBreak/>
        <w:t xml:space="preserve">на территории Ярославской области заявителя </w:t>
      </w:r>
      <w:r w:rsidRPr="001279C7">
        <w:rPr>
          <w:rFonts w:cs="Times New Roman"/>
          <w:szCs w:val="28"/>
        </w:rPr>
        <w:t>для иностранных граждан и лиц без гражданства</w:t>
      </w:r>
      <w:r w:rsidR="002D7718">
        <w:rPr>
          <w:rFonts w:cs="Times New Roman"/>
          <w:szCs w:val="28"/>
        </w:rPr>
        <w:t>:</w:t>
      </w:r>
    </w:p>
    <w:p w14:paraId="19F1DD0E" w14:textId="77777777" w:rsidR="000F7121" w:rsidRPr="00B2046E" w:rsidRDefault="000F7121" w:rsidP="000F7121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14:paraId="6EBA1D47" w14:textId="77777777" w:rsidR="000F7121" w:rsidRPr="00B2046E" w:rsidRDefault="000F7121" w:rsidP="000F7121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14:paraId="750219A9" w14:textId="057DC2CB" w:rsidR="000F7121" w:rsidRPr="00464293" w:rsidRDefault="009D1F72" w:rsidP="000F7121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копия вида на жительство, содержащая сведения о регистрации на территории Ярославской области - для иностранных граждан и лиц без гражданства;</w:t>
      </w:r>
    </w:p>
    <w:p w14:paraId="6C9F65BF" w14:textId="77777777" w:rsidR="000F7121" w:rsidRPr="00464293" w:rsidRDefault="000F7121" w:rsidP="000F7121">
      <w:pPr>
        <w:ind w:firstLine="708"/>
        <w:jc w:val="both"/>
        <w:rPr>
          <w:rFonts w:cs="Times New Roman"/>
          <w:color w:val="000000"/>
          <w:szCs w:val="28"/>
        </w:rPr>
      </w:pPr>
      <w:r w:rsidRPr="00464293">
        <w:rPr>
          <w:rFonts w:cs="Times New Roman"/>
          <w:color w:val="000000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14:paraId="1206BADA" w14:textId="2EFF36F3" w:rsidR="002D7718" w:rsidRPr="00BB6607" w:rsidRDefault="002D7718" w:rsidP="002D7718">
      <w:pPr>
        <w:jc w:val="both"/>
        <w:rPr>
          <w:rFonts w:cs="Times New Roman"/>
          <w:color w:val="000000"/>
          <w:szCs w:val="28"/>
        </w:rPr>
      </w:pPr>
      <w:r w:rsidRPr="00BB6607">
        <w:rPr>
          <w:rFonts w:cs="Times New Roman"/>
          <w:color w:val="000000"/>
          <w:szCs w:val="28"/>
        </w:rPr>
        <w:t xml:space="preserve">- документ, подтверждающий право </w:t>
      </w:r>
      <w:r>
        <w:rPr>
          <w:rFonts w:cs="Times New Roman"/>
          <w:color w:val="000000"/>
          <w:szCs w:val="28"/>
        </w:rPr>
        <w:t>заявителя</w:t>
      </w:r>
      <w:r w:rsidRPr="00BB6607">
        <w:rPr>
          <w:rFonts w:cs="Times New Roman"/>
          <w:color w:val="000000"/>
          <w:szCs w:val="28"/>
        </w:rPr>
        <w:t xml:space="preserve"> на ежемесячную денежную выплату в соответствии с действующим законодательством:</w:t>
      </w:r>
    </w:p>
    <w:p w14:paraId="273AFCE3" w14:textId="77777777" w:rsidR="002D7718" w:rsidRPr="00BB6607" w:rsidRDefault="002D7718" w:rsidP="002D7718">
      <w:pPr>
        <w:jc w:val="both"/>
        <w:rPr>
          <w:rFonts w:cs="Times New Roman"/>
          <w:color w:val="000000"/>
          <w:szCs w:val="28"/>
        </w:rPr>
      </w:pPr>
      <w:r w:rsidRPr="00BB6607">
        <w:rPr>
          <w:rFonts w:cs="Times New Roman"/>
          <w:color w:val="000000"/>
          <w:szCs w:val="28"/>
        </w:rPr>
        <w:t xml:space="preserve">для ветеранов труда - удостоверение «Ветеран труда» или «Ветеран </w:t>
      </w:r>
      <w:proofErr w:type="gramStart"/>
      <w:r w:rsidRPr="00BB6607">
        <w:rPr>
          <w:rFonts w:cs="Times New Roman"/>
          <w:color w:val="000000"/>
          <w:szCs w:val="28"/>
        </w:rPr>
        <w:t>военной</w:t>
      </w:r>
      <w:proofErr w:type="gramEnd"/>
      <w:r w:rsidRPr="00BB6607">
        <w:rPr>
          <w:rFonts w:cs="Times New Roman"/>
          <w:color w:val="000000"/>
          <w:szCs w:val="28"/>
        </w:rPr>
        <w:t xml:space="preserve"> службы»;</w:t>
      </w:r>
    </w:p>
    <w:p w14:paraId="1D045314" w14:textId="77777777" w:rsidR="002D7718" w:rsidRPr="00BB6607" w:rsidRDefault="002D7718" w:rsidP="002D7718">
      <w:pPr>
        <w:jc w:val="both"/>
        <w:rPr>
          <w:rFonts w:cs="Times New Roman"/>
          <w:color w:val="000000"/>
          <w:szCs w:val="28"/>
        </w:rPr>
      </w:pPr>
      <w:r w:rsidRPr="00BB6607">
        <w:rPr>
          <w:rFonts w:cs="Times New Roman"/>
          <w:color w:val="000000"/>
          <w:szCs w:val="28"/>
        </w:rPr>
        <w:t>для ветеранов труда Ярославской области - удостоверение «Ветеран труда Ярославской области»;</w:t>
      </w:r>
    </w:p>
    <w:p w14:paraId="49F3EC19" w14:textId="77777777" w:rsidR="002D7718" w:rsidRPr="00BB6607" w:rsidRDefault="002D7718" w:rsidP="002D7718">
      <w:pPr>
        <w:jc w:val="both"/>
        <w:rPr>
          <w:rFonts w:cs="Times New Roman"/>
          <w:color w:val="000000"/>
          <w:szCs w:val="28"/>
        </w:rPr>
      </w:pPr>
      <w:r w:rsidRPr="00BB6607">
        <w:rPr>
          <w:rFonts w:cs="Times New Roman"/>
          <w:color w:val="000000"/>
          <w:szCs w:val="28"/>
        </w:rPr>
        <w:t>для тружеников тыла - удостоверение «Ветеран Великой Отечественной войны» или удостоверение о праве на льготы;</w:t>
      </w:r>
    </w:p>
    <w:p w14:paraId="2DB56003" w14:textId="1A4A2FE3" w:rsidR="002D7718" w:rsidRDefault="002D7718" w:rsidP="002D7718">
      <w:pPr>
        <w:jc w:val="both"/>
        <w:rPr>
          <w:rFonts w:cs="Times New Roman"/>
          <w:szCs w:val="28"/>
        </w:rPr>
      </w:pPr>
      <w:r w:rsidRPr="00BB6607">
        <w:rPr>
          <w:rFonts w:cs="Times New Roman"/>
          <w:szCs w:val="28"/>
        </w:rPr>
        <w:t>для реабилитированных лиц и лиц, пострадавших от политических репрессий, – свидетельство о праве на льготы или справка о реабилитации, выдаваемые территориальными органами Министерства внутренних дел Российской Федерации либо органами прокуратуры</w:t>
      </w:r>
      <w:proofErr w:type="gramStart"/>
      <w:r w:rsidRPr="00BB6607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r w:rsidR="005355B7">
        <w:rPr>
          <w:rFonts w:cs="Times New Roman"/>
          <w:szCs w:val="28"/>
        </w:rPr>
        <w:t>.</w:t>
      </w:r>
      <w:r w:rsidRPr="00BB6607">
        <w:rPr>
          <w:rFonts w:cs="Times New Roman"/>
          <w:color w:val="000000"/>
          <w:szCs w:val="28"/>
        </w:rPr>
        <w:t xml:space="preserve"> </w:t>
      </w:r>
      <w:proofErr w:type="gramEnd"/>
    </w:p>
    <w:p w14:paraId="2E330ABC" w14:textId="384D1585" w:rsidR="00642792" w:rsidRPr="007A46E5" w:rsidRDefault="0074656A" w:rsidP="00642792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</w:t>
      </w:r>
      <w:r w:rsidR="005355B7">
        <w:rPr>
          <w:rFonts w:cs="Times New Roman"/>
          <w:szCs w:val="28"/>
        </w:rPr>
        <w:t>Абзац восьмой</w:t>
      </w:r>
      <w:r w:rsidR="00642792" w:rsidRPr="007A46E5">
        <w:rPr>
          <w:rFonts w:cs="Times New Roman"/>
          <w:szCs w:val="28"/>
        </w:rPr>
        <w:t xml:space="preserve"> пункт</w:t>
      </w:r>
      <w:r w:rsidR="005355B7">
        <w:rPr>
          <w:rFonts w:cs="Times New Roman"/>
          <w:szCs w:val="28"/>
        </w:rPr>
        <w:t>а</w:t>
      </w:r>
      <w:r w:rsidR="00642792" w:rsidRPr="007A46E5">
        <w:rPr>
          <w:rFonts w:cs="Times New Roman"/>
          <w:szCs w:val="28"/>
        </w:rPr>
        <w:t xml:space="preserve"> 2.</w:t>
      </w:r>
      <w:r w:rsidR="00490F73">
        <w:rPr>
          <w:rFonts w:cs="Times New Roman"/>
          <w:szCs w:val="28"/>
        </w:rPr>
        <w:t>7.2</w:t>
      </w:r>
      <w:r w:rsidR="001D34E4">
        <w:rPr>
          <w:rFonts w:cs="Times New Roman"/>
          <w:szCs w:val="28"/>
        </w:rPr>
        <w:t xml:space="preserve"> изложить в следующей редакции</w:t>
      </w:r>
      <w:r w:rsidR="00642792" w:rsidRPr="007A46E5">
        <w:rPr>
          <w:rFonts w:cs="Times New Roman"/>
          <w:szCs w:val="28"/>
        </w:rPr>
        <w:t>:</w:t>
      </w:r>
    </w:p>
    <w:p w14:paraId="2BD7ACC3" w14:textId="1D02CCEA" w:rsidR="00642792" w:rsidRDefault="001D34E4" w:rsidP="00490F7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490F73" w:rsidRPr="001D34E4">
        <w:rPr>
          <w:rFonts w:cs="Times New Roman"/>
          <w:szCs w:val="28"/>
        </w:rPr>
        <w:t>В соответствии со статьей 6.12 Федерального закона от 17 июля 1999 года № 178-ФЗ "О государственной социальной помощи" информация о факте назначения какого-либо вида пенсии и ежемесячной денежной выплаты заявителю может быть получена посредством использования государственной информационной системы "Единая централизованная цифровая платформа в социальной сфере"</w:t>
      </w:r>
      <w:proofErr w:type="gramStart"/>
      <w:r>
        <w:rPr>
          <w:rFonts w:cs="Times New Roman"/>
          <w:szCs w:val="28"/>
        </w:rPr>
        <w:t>.»</w:t>
      </w:r>
      <w:proofErr w:type="gramEnd"/>
      <w:r>
        <w:rPr>
          <w:rFonts w:cs="Times New Roman"/>
          <w:szCs w:val="28"/>
        </w:rPr>
        <w:t>.</w:t>
      </w:r>
    </w:p>
    <w:p w14:paraId="34D3DCA7" w14:textId="7E5BE680" w:rsidR="00E62328" w:rsidRDefault="00E62328" w:rsidP="00490F7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2.3. Абзац третий пункта 2.12 изложить в следующей редакции:</w:t>
      </w:r>
    </w:p>
    <w:p w14:paraId="3EC4B85A" w14:textId="069FD8A3" w:rsidR="00E62328" w:rsidRDefault="00E62328" w:rsidP="00E62328">
      <w:pPr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«- </w:t>
      </w:r>
      <w:r w:rsidRPr="00E62328">
        <w:rPr>
          <w:rFonts w:cs="Times New Roman"/>
          <w:szCs w:val="28"/>
        </w:rPr>
        <w:t>выезд получателя на постоянное место жительства за пределы Ярославской области</w:t>
      </w:r>
      <w:proofErr w:type="gramStart"/>
      <w:r w:rsidRPr="00E62328">
        <w:rPr>
          <w:rFonts w:cs="Times New Roman"/>
          <w:szCs w:val="28"/>
        </w:rPr>
        <w:t>;»</w:t>
      </w:r>
      <w:proofErr w:type="gramEnd"/>
      <w:r w:rsidRPr="00E62328">
        <w:rPr>
          <w:rFonts w:cs="Times New Roman"/>
          <w:szCs w:val="28"/>
        </w:rPr>
        <w:t xml:space="preserve">. </w:t>
      </w:r>
    </w:p>
    <w:p w14:paraId="0A8A58FD" w14:textId="570CB3DD" w:rsidR="001D34E4" w:rsidRDefault="001D34E4" w:rsidP="00642792">
      <w:pPr>
        <w:widowControl w:val="0"/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642792">
        <w:rPr>
          <w:rFonts w:cs="Times New Roman"/>
          <w:szCs w:val="28"/>
        </w:rPr>
        <w:t>. </w:t>
      </w:r>
      <w:r w:rsidRPr="007A46E5">
        <w:rPr>
          <w:rFonts w:cs="Times New Roman"/>
          <w:szCs w:val="28"/>
        </w:rPr>
        <w:t>В абзаце первом пункта 3.</w:t>
      </w:r>
      <w:r>
        <w:rPr>
          <w:rFonts w:cs="Times New Roman"/>
          <w:szCs w:val="28"/>
        </w:rPr>
        <w:t>1</w:t>
      </w:r>
      <w:r w:rsidRPr="007A46E5">
        <w:rPr>
          <w:rFonts w:cs="Times New Roman"/>
          <w:szCs w:val="28"/>
        </w:rPr>
        <w:t xml:space="preserve"> </w:t>
      </w:r>
      <w:r w:rsidR="0032314E">
        <w:rPr>
          <w:rFonts w:cs="Times New Roman"/>
          <w:szCs w:val="28"/>
        </w:rPr>
        <w:t xml:space="preserve">и абзаце первом пункта 3.2 </w:t>
      </w:r>
      <w:r w:rsidRPr="007A46E5">
        <w:rPr>
          <w:rFonts w:cs="Times New Roman"/>
          <w:szCs w:val="28"/>
        </w:rPr>
        <w:t>раздела 3 цифр</w:t>
      </w:r>
      <w:r w:rsidR="0032314E">
        <w:rPr>
          <w:rFonts w:cs="Times New Roman"/>
          <w:szCs w:val="28"/>
        </w:rPr>
        <w:t xml:space="preserve">ы </w:t>
      </w:r>
      <w:r w:rsidRPr="007A46E5">
        <w:rPr>
          <w:rFonts w:cs="Times New Roman"/>
          <w:szCs w:val="28"/>
        </w:rPr>
        <w:t>«10» заменить цифрой</w:t>
      </w:r>
      <w:r>
        <w:rPr>
          <w:rFonts w:cs="Times New Roman"/>
          <w:szCs w:val="28"/>
        </w:rPr>
        <w:t> </w:t>
      </w:r>
      <w:r w:rsidRPr="007A46E5">
        <w:rPr>
          <w:rFonts w:cs="Times New Roman"/>
          <w:szCs w:val="28"/>
        </w:rPr>
        <w:t>«5».</w:t>
      </w:r>
    </w:p>
    <w:p w14:paraId="312325B5" w14:textId="1B773E8C" w:rsidR="00642792" w:rsidRPr="007A46E5" w:rsidRDefault="00642792" w:rsidP="00642792">
      <w:pPr>
        <w:tabs>
          <w:tab w:val="left" w:pos="709"/>
        </w:tabs>
        <w:jc w:val="both"/>
        <w:rPr>
          <w:rFonts w:cs="Times New Roman"/>
          <w:szCs w:val="28"/>
        </w:rPr>
      </w:pPr>
    </w:p>
    <w:p w14:paraId="2C6A4DF9" w14:textId="77777777" w:rsidR="00642792" w:rsidRDefault="00642792" w:rsidP="00642792">
      <w:pPr>
        <w:tabs>
          <w:tab w:val="left" w:pos="709"/>
        </w:tabs>
        <w:jc w:val="both"/>
        <w:rPr>
          <w:rFonts w:cs="Times New Roman"/>
          <w:szCs w:val="28"/>
        </w:rPr>
      </w:pPr>
    </w:p>
    <w:p w14:paraId="6892F936" w14:textId="77777777" w:rsidR="00642792" w:rsidRPr="002743FF" w:rsidRDefault="00642792" w:rsidP="00DD6DEE">
      <w:pPr>
        <w:tabs>
          <w:tab w:val="right" w:pos="8931"/>
        </w:tabs>
        <w:ind w:firstLine="0"/>
        <w:jc w:val="both"/>
      </w:pPr>
    </w:p>
    <w:sectPr w:rsidR="00642792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81213" w14:textId="77777777" w:rsidR="00654F7A" w:rsidRDefault="00654F7A">
      <w:r>
        <w:separator/>
      </w:r>
    </w:p>
  </w:endnote>
  <w:endnote w:type="continuationSeparator" w:id="0">
    <w:p w14:paraId="44DF52D1" w14:textId="77777777" w:rsidR="00654F7A" w:rsidRDefault="0065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427D1" w14:textId="77777777" w:rsidR="0074656A" w:rsidRDefault="0074656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8CF86" w14:textId="77777777" w:rsidR="0074656A" w:rsidRDefault="0074656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83A41" w14:textId="77777777" w:rsidR="0074656A" w:rsidRDefault="007465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8076D" w14:textId="77777777" w:rsidR="00654F7A" w:rsidRDefault="00654F7A">
      <w:r>
        <w:separator/>
      </w:r>
    </w:p>
  </w:footnote>
  <w:footnote w:type="continuationSeparator" w:id="0">
    <w:p w14:paraId="7656B527" w14:textId="77777777" w:rsidR="00654F7A" w:rsidRDefault="00654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B6DF1" w14:textId="77777777" w:rsidR="0074656A" w:rsidRDefault="0074656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76046" w14:textId="77777777" w:rsidR="0074656A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172F3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B4C5" w14:textId="77777777" w:rsidR="0074656A" w:rsidRDefault="0074656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E4DEA"/>
    <w:rsid w:val="000F5243"/>
    <w:rsid w:val="000F7121"/>
    <w:rsid w:val="00100EB0"/>
    <w:rsid w:val="00103DC8"/>
    <w:rsid w:val="00111465"/>
    <w:rsid w:val="00120DF6"/>
    <w:rsid w:val="00131941"/>
    <w:rsid w:val="00174EEE"/>
    <w:rsid w:val="00180737"/>
    <w:rsid w:val="00185888"/>
    <w:rsid w:val="00185E93"/>
    <w:rsid w:val="001A1989"/>
    <w:rsid w:val="001A2245"/>
    <w:rsid w:val="001B3AD5"/>
    <w:rsid w:val="001C78DA"/>
    <w:rsid w:val="001D34E4"/>
    <w:rsid w:val="001E08EB"/>
    <w:rsid w:val="00210FEB"/>
    <w:rsid w:val="002172F3"/>
    <w:rsid w:val="00220FC4"/>
    <w:rsid w:val="002306C4"/>
    <w:rsid w:val="00233664"/>
    <w:rsid w:val="00245805"/>
    <w:rsid w:val="002743FF"/>
    <w:rsid w:val="00296376"/>
    <w:rsid w:val="002A4A90"/>
    <w:rsid w:val="002D4D17"/>
    <w:rsid w:val="002D7718"/>
    <w:rsid w:val="00300745"/>
    <w:rsid w:val="00302FFC"/>
    <w:rsid w:val="0032292E"/>
    <w:rsid w:val="0032314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41C8B"/>
    <w:rsid w:val="004603E6"/>
    <w:rsid w:val="00460596"/>
    <w:rsid w:val="00473FE5"/>
    <w:rsid w:val="004769AC"/>
    <w:rsid w:val="00485A30"/>
    <w:rsid w:val="00490F73"/>
    <w:rsid w:val="004A47C7"/>
    <w:rsid w:val="004B4373"/>
    <w:rsid w:val="004C039B"/>
    <w:rsid w:val="004D2812"/>
    <w:rsid w:val="004F4E3D"/>
    <w:rsid w:val="00507DD9"/>
    <w:rsid w:val="005355B7"/>
    <w:rsid w:val="00566889"/>
    <w:rsid w:val="00573263"/>
    <w:rsid w:val="00580623"/>
    <w:rsid w:val="00591291"/>
    <w:rsid w:val="00594143"/>
    <w:rsid w:val="005B4B95"/>
    <w:rsid w:val="005D5CEE"/>
    <w:rsid w:val="005E2A30"/>
    <w:rsid w:val="006077CE"/>
    <w:rsid w:val="00640287"/>
    <w:rsid w:val="006409C4"/>
    <w:rsid w:val="00642792"/>
    <w:rsid w:val="00654F7A"/>
    <w:rsid w:val="00680354"/>
    <w:rsid w:val="006951B0"/>
    <w:rsid w:val="00695B61"/>
    <w:rsid w:val="006A6631"/>
    <w:rsid w:val="006C0CB7"/>
    <w:rsid w:val="006C7B3A"/>
    <w:rsid w:val="006D10C6"/>
    <w:rsid w:val="006D1556"/>
    <w:rsid w:val="006F1BDF"/>
    <w:rsid w:val="006F624B"/>
    <w:rsid w:val="0074656A"/>
    <w:rsid w:val="00763725"/>
    <w:rsid w:val="00786AE4"/>
    <w:rsid w:val="00797D6D"/>
    <w:rsid w:val="007D0369"/>
    <w:rsid w:val="007D4DC8"/>
    <w:rsid w:val="007E603F"/>
    <w:rsid w:val="00805278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2501D"/>
    <w:rsid w:val="009347BE"/>
    <w:rsid w:val="00940417"/>
    <w:rsid w:val="00947F4B"/>
    <w:rsid w:val="00977B87"/>
    <w:rsid w:val="00981334"/>
    <w:rsid w:val="0098660C"/>
    <w:rsid w:val="009D1F72"/>
    <w:rsid w:val="009F6012"/>
    <w:rsid w:val="00A02A6F"/>
    <w:rsid w:val="00A15AA7"/>
    <w:rsid w:val="00A30FE5"/>
    <w:rsid w:val="00A3583C"/>
    <w:rsid w:val="00A506CA"/>
    <w:rsid w:val="00A92FB8"/>
    <w:rsid w:val="00A9323D"/>
    <w:rsid w:val="00AF6559"/>
    <w:rsid w:val="00B23574"/>
    <w:rsid w:val="00B4008B"/>
    <w:rsid w:val="00B57B46"/>
    <w:rsid w:val="00B615F9"/>
    <w:rsid w:val="00B742A9"/>
    <w:rsid w:val="00B86F74"/>
    <w:rsid w:val="00B97A0A"/>
    <w:rsid w:val="00BB1812"/>
    <w:rsid w:val="00BC1625"/>
    <w:rsid w:val="00BC1F54"/>
    <w:rsid w:val="00BF28CD"/>
    <w:rsid w:val="00BF36DF"/>
    <w:rsid w:val="00C07A66"/>
    <w:rsid w:val="00C107C8"/>
    <w:rsid w:val="00C417FF"/>
    <w:rsid w:val="00C5216F"/>
    <w:rsid w:val="00C569FC"/>
    <w:rsid w:val="00C74138"/>
    <w:rsid w:val="00C8425C"/>
    <w:rsid w:val="00C84C64"/>
    <w:rsid w:val="00C8630F"/>
    <w:rsid w:val="00C87012"/>
    <w:rsid w:val="00CB3A70"/>
    <w:rsid w:val="00CD05CD"/>
    <w:rsid w:val="00CD70B7"/>
    <w:rsid w:val="00CE3ACC"/>
    <w:rsid w:val="00D001BB"/>
    <w:rsid w:val="00D00EFB"/>
    <w:rsid w:val="00D13DA3"/>
    <w:rsid w:val="00D3592A"/>
    <w:rsid w:val="00D96BBB"/>
    <w:rsid w:val="00DB2AAF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62328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D7577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8D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41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41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806C-D960-4CE1-918C-A365628C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88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11</cp:revision>
  <cp:lastPrinted>2021-09-28T13:41:00Z</cp:lastPrinted>
  <dcterms:created xsi:type="dcterms:W3CDTF">2023-08-10T15:36:00Z</dcterms:created>
  <dcterms:modified xsi:type="dcterms:W3CDTF">2023-08-24T11:52:00Z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