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W w:w="0" w:type="auto"/>
        <w:tblLook w:val="00A0" w:firstRow="1" w:lastRow="0" w:firstColumn="1" w:lastColumn="0" w:noHBand="0" w:noVBand="0"/>
      </w:tblPr>
      <w:tblGrid>
        <w:gridCol w:w="9286"/>
      </w:tblGrid>
      <w:tr w:rsidR="00695B61" w:rsidRPr="006A65CC" w:rsidTr="007C0592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695B61" w:rsidRPr="006A65CC" w:rsidRDefault="00695B61" w:rsidP="007C0592">
            <w:pPr>
              <w:rPr>
                <w:rFonts w:cs="Times New Roman"/>
                <w:szCs w:val="28"/>
              </w:rPr>
            </w:pPr>
          </w:p>
        </w:tc>
      </w:tr>
    </w:tbl>
    <w:p w:rsidR="00695B61" w:rsidRDefault="00695B61" w:rsidP="00695B61">
      <w:pPr>
        <w:jc w:val="both"/>
        <w:rPr>
          <w:rFonts w:cs="Times New Roman"/>
          <w:szCs w:val="28"/>
          <w:lang w:val="en-US"/>
        </w:rPr>
      </w:pP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977B87" w:rsidP="00695B61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08589B">
        <w:rPr>
          <w:rFonts w:cs="Times New Roman"/>
          <w:szCs w:val="28"/>
        </w:rPr>
        <w:t>О внесении изменений в приказ департамента труда и социальной поддержки нас</w:t>
      </w:r>
      <w:r w:rsidR="00E35425">
        <w:rPr>
          <w:rFonts w:cs="Times New Roman"/>
          <w:szCs w:val="28"/>
        </w:rPr>
        <w:t>еления Ярославской области от 02.09.2011</w:t>
      </w:r>
      <w:r w:rsidR="0008589B">
        <w:rPr>
          <w:rFonts w:cs="Times New Roman"/>
          <w:szCs w:val="28"/>
        </w:rPr>
        <w:t xml:space="preserve"> № </w:t>
      </w:r>
      <w:r>
        <w:rPr>
          <w:rFonts w:cs="Times New Roman"/>
          <w:szCs w:val="28"/>
        </w:rPr>
        <w:fldChar w:fldCharType="end"/>
      </w:r>
      <w:r w:rsidR="00E35425">
        <w:rPr>
          <w:rFonts w:cs="Times New Roman"/>
          <w:szCs w:val="28"/>
        </w:rPr>
        <w:t>20-11</w:t>
      </w:r>
    </w:p>
    <w:p w:rsidR="00695B61" w:rsidRDefault="00695B61" w:rsidP="00695B61">
      <w:pPr>
        <w:ind w:right="-2"/>
        <w:jc w:val="both"/>
        <w:rPr>
          <w:rFonts w:cs="Times New Roman"/>
          <w:szCs w:val="28"/>
        </w:rPr>
      </w:pPr>
    </w:p>
    <w:p w:rsidR="00695B61" w:rsidRPr="008F0362" w:rsidRDefault="00695B61" w:rsidP="00695B61">
      <w:pPr>
        <w:ind w:right="-2"/>
        <w:jc w:val="both"/>
        <w:rPr>
          <w:rFonts w:cs="Times New Roman"/>
          <w:szCs w:val="28"/>
        </w:rPr>
      </w:pPr>
    </w:p>
    <w:p w:rsidR="0008589B" w:rsidRDefault="0008589B" w:rsidP="0008589B">
      <w:pPr>
        <w:ind w:firstLine="0"/>
        <w:jc w:val="both"/>
      </w:pPr>
      <w:r>
        <w:t>ДЕПАРТАМЕНТ ТРУДА И СОЦИАЛЬНОЙ ПОДДЕРЖКИ НАСЕЛЕНИЯ ЯРОСЛАВСКОЙ ОБЛАСТИ ПРИКАЗЫВАЕТ:</w:t>
      </w:r>
    </w:p>
    <w:p w:rsidR="00356EF0" w:rsidRDefault="00901849" w:rsidP="00485A30">
      <w:pPr>
        <w:autoSpaceDE w:val="0"/>
        <w:autoSpaceDN w:val="0"/>
        <w:adjustRightInd w:val="0"/>
        <w:jc w:val="both"/>
      </w:pPr>
      <w:r>
        <w:t xml:space="preserve">1. </w:t>
      </w:r>
      <w:r w:rsidR="00356EF0" w:rsidRPr="00356EF0">
        <w:t>Внести в приказ департамента труда и социальной поддержки нас</w:t>
      </w:r>
      <w:r w:rsidR="00675E83">
        <w:t>еления Ярославской области от 02.09.2011</w:t>
      </w:r>
      <w:r w:rsidR="00356EF0" w:rsidRPr="00356EF0">
        <w:t xml:space="preserve"> № </w:t>
      </w:r>
      <w:r w:rsidR="00675E83">
        <w:t>20-11</w:t>
      </w:r>
      <w:r w:rsidR="00356EF0" w:rsidRPr="00356EF0">
        <w:t xml:space="preserve"> «Об утверждении Порядка </w:t>
      </w:r>
      <w:r w:rsidR="00675E83">
        <w:t>назначения и выплаты регионального семейного капитала</w:t>
      </w:r>
      <w:r w:rsidR="00356EF0">
        <w:t xml:space="preserve">» </w:t>
      </w:r>
      <w:r w:rsidR="00356EF0" w:rsidRPr="00356EF0">
        <w:t>следующие изменения:</w:t>
      </w:r>
    </w:p>
    <w:p w:rsidR="00356EF0" w:rsidRDefault="00356EF0" w:rsidP="00485A30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t>1.1</w:t>
      </w:r>
      <w:r w:rsidR="0008589B">
        <w:t>.</w:t>
      </w:r>
      <w:r w:rsidR="0008589B">
        <w:rPr>
          <w:rFonts w:cs="Times New Roman"/>
          <w:szCs w:val="28"/>
        </w:rPr>
        <w:t> </w:t>
      </w:r>
      <w:r w:rsidRPr="00356EF0">
        <w:rPr>
          <w:rFonts w:cs="Times New Roman"/>
          <w:szCs w:val="28"/>
        </w:rPr>
        <w:t>В пункте 2 слова «</w:t>
      </w:r>
      <w:r w:rsidR="006951B0">
        <w:rPr>
          <w:rFonts w:cs="Times New Roman"/>
          <w:szCs w:val="28"/>
        </w:rPr>
        <w:t>директора департамента</w:t>
      </w:r>
      <w:r w:rsidRPr="00356EF0">
        <w:rPr>
          <w:rFonts w:cs="Times New Roman"/>
          <w:szCs w:val="28"/>
        </w:rPr>
        <w:t>» заменить словами «</w:t>
      </w:r>
      <w:r w:rsidR="006951B0">
        <w:rPr>
          <w:rFonts w:cs="Times New Roman"/>
          <w:szCs w:val="28"/>
        </w:rPr>
        <w:t>министра</w:t>
      </w:r>
      <w:r w:rsidR="00A30FE5">
        <w:rPr>
          <w:rFonts w:cs="Times New Roman"/>
          <w:szCs w:val="28"/>
        </w:rPr>
        <w:t xml:space="preserve"> труда и с</w:t>
      </w:r>
      <w:r w:rsidR="00EB1B2C">
        <w:rPr>
          <w:rFonts w:cs="Times New Roman"/>
          <w:szCs w:val="28"/>
        </w:rPr>
        <w:t>оциальной поддержки населения Ярославской области</w:t>
      </w:r>
      <w:r w:rsidRPr="00356EF0">
        <w:rPr>
          <w:rFonts w:cs="Times New Roman"/>
          <w:szCs w:val="28"/>
        </w:rPr>
        <w:t>».</w:t>
      </w:r>
    </w:p>
    <w:p w:rsidR="00356EF0" w:rsidRDefault="00356EF0" w:rsidP="00485A30">
      <w:pPr>
        <w:autoSpaceDE w:val="0"/>
        <w:autoSpaceDN w:val="0"/>
        <w:adjustRightInd w:val="0"/>
        <w:jc w:val="both"/>
      </w:pPr>
      <w:r>
        <w:rPr>
          <w:rFonts w:cs="Times New Roman"/>
          <w:szCs w:val="28"/>
        </w:rPr>
        <w:t xml:space="preserve">1.2. </w:t>
      </w:r>
      <w:r w:rsidR="0008589B">
        <w:t>В</w:t>
      </w:r>
      <w:r>
        <w:t xml:space="preserve"> Порядок предоставления </w:t>
      </w:r>
      <w:r w:rsidR="00675E83">
        <w:t>единовременной выплаты семьям, имеющим детей (региональный семейный капитал)</w:t>
      </w:r>
      <w:bookmarkStart w:id="0" w:name="_GoBack"/>
      <w:bookmarkEnd w:id="0"/>
      <w:r w:rsidR="00C71E2E">
        <w:t>,</w:t>
      </w:r>
      <w:r w:rsidR="00C71E2E" w:rsidRPr="00356EF0">
        <w:t xml:space="preserve"> </w:t>
      </w:r>
      <w:r w:rsidRPr="00356EF0">
        <w:t>утвержденный приказом, внести изменения согласно приложению.</w:t>
      </w:r>
    </w:p>
    <w:p w:rsidR="00695B61" w:rsidRDefault="00356EF0" w:rsidP="00111465">
      <w:pPr>
        <w:spacing w:after="1" w:line="280" w:lineRule="atLeast"/>
        <w:jc w:val="both"/>
      </w:pPr>
      <w:r>
        <w:t>2</w:t>
      </w:r>
      <w:r w:rsidR="0008589B">
        <w:t>. </w:t>
      </w:r>
      <w:r w:rsidR="00DD6DEE">
        <w:t>Приказ вступает в силу</w:t>
      </w:r>
      <w:r w:rsidR="00100EB0">
        <w:t xml:space="preserve"> </w:t>
      </w:r>
      <w:r w:rsidR="00111465">
        <w:t>через 10 дней после</w:t>
      </w:r>
      <w:r w:rsidR="00353FC0">
        <w:t xml:space="preserve"> его официального опубликования за исключением </w:t>
      </w:r>
      <w:r w:rsidR="00EB1B2C">
        <w:t>под</w:t>
      </w:r>
      <w:r w:rsidR="00353FC0">
        <w:t>пункта 1.1</w:t>
      </w:r>
      <w:r w:rsidR="00EB1B2C">
        <w:t xml:space="preserve"> пункта 1</w:t>
      </w:r>
      <w:r w:rsidR="00353FC0">
        <w:t>, вступающего в силу с 01.09.2023.</w:t>
      </w:r>
    </w:p>
    <w:p w:rsidR="00111465" w:rsidRDefault="00111465" w:rsidP="00111465">
      <w:pPr>
        <w:spacing w:after="1" w:line="280" w:lineRule="atLeast"/>
        <w:jc w:val="both"/>
        <w:rPr>
          <w:rFonts w:cs="Times New Roman"/>
          <w:szCs w:val="28"/>
        </w:rPr>
      </w:pPr>
    </w:p>
    <w:p w:rsidR="00210FEB" w:rsidRDefault="00210FEB" w:rsidP="00695B61">
      <w:pPr>
        <w:jc w:val="both"/>
        <w:rPr>
          <w:rFonts w:cs="Times New Roman"/>
          <w:szCs w:val="28"/>
        </w:rPr>
      </w:pP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E1407E" w:rsidRPr="002743FF" w:rsidRDefault="00977B87" w:rsidP="00DD6DEE">
      <w:pPr>
        <w:tabs>
          <w:tab w:val="right" w:pos="8931"/>
        </w:tabs>
        <w:ind w:firstLine="0"/>
        <w:jc w:val="both"/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"Р*Подписант...*Должность" \* MERGEFORMAT </w:instrText>
      </w:r>
      <w:r>
        <w:rPr>
          <w:rFonts w:cs="Times New Roman"/>
          <w:szCs w:val="28"/>
        </w:rPr>
        <w:fldChar w:fldCharType="separate"/>
      </w:r>
      <w:r w:rsidR="0008589B">
        <w:rPr>
          <w:rFonts w:cs="Times New Roman"/>
          <w:szCs w:val="28"/>
        </w:rPr>
        <w:t>Директор департамента</w:t>
      </w:r>
      <w:r>
        <w:rPr>
          <w:rFonts w:cs="Times New Roman"/>
          <w:szCs w:val="28"/>
        </w:rPr>
        <w:fldChar w:fldCharType="end"/>
      </w:r>
      <w:r w:rsidR="00695B61">
        <w:rPr>
          <w:rFonts w:cs="Times New Roman"/>
          <w:szCs w:val="28"/>
        </w:rPr>
        <w:tab/>
      </w:r>
      <w:r w:rsidR="00851F94">
        <w:rPr>
          <w:rFonts w:cs="Times New Roman"/>
          <w:szCs w:val="28"/>
        </w:rPr>
        <w:t xml:space="preserve">    </w:t>
      </w:r>
      <w:r w:rsidR="00566889">
        <w:rPr>
          <w:rFonts w:cs="Times New Roman"/>
          <w:szCs w:val="28"/>
        </w:rPr>
        <w:t xml:space="preserve">Н.Л. </w:t>
      </w:r>
      <w:proofErr w:type="spellStart"/>
      <w:r w:rsidR="00566889">
        <w:rPr>
          <w:rFonts w:cs="Times New Roman"/>
          <w:szCs w:val="28"/>
        </w:rPr>
        <w:t>Биочино</w:t>
      </w:r>
      <w:proofErr w:type="spellEnd"/>
    </w:p>
    <w:sectPr w:rsidR="00E1407E" w:rsidRPr="002743FF" w:rsidSect="00EF10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8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1C04" w:rsidRDefault="00081C04">
      <w:r>
        <w:separator/>
      </w:r>
    </w:p>
  </w:endnote>
  <w:endnote w:type="continuationSeparator" w:id="0">
    <w:p w:rsidR="00081C04" w:rsidRDefault="00081C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0833" w:rsidRDefault="00081C04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0833" w:rsidRDefault="00081C04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0833" w:rsidRDefault="00081C04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1C04" w:rsidRDefault="00081C04">
      <w:r>
        <w:separator/>
      </w:r>
    </w:p>
  </w:footnote>
  <w:footnote w:type="continuationSeparator" w:id="0">
    <w:p w:rsidR="00081C04" w:rsidRDefault="00081C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0833" w:rsidRDefault="00081C04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5CC" w:rsidRPr="00501D9C" w:rsidRDefault="001B3AD5" w:rsidP="00501D9C">
    <w:pPr>
      <w:pStyle w:val="a8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A9323D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0833" w:rsidRDefault="00081C04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5B61"/>
    <w:rsid w:val="00013F21"/>
    <w:rsid w:val="00017F79"/>
    <w:rsid w:val="00065B9F"/>
    <w:rsid w:val="00075B20"/>
    <w:rsid w:val="00081C04"/>
    <w:rsid w:val="0008589B"/>
    <w:rsid w:val="00093863"/>
    <w:rsid w:val="000C0106"/>
    <w:rsid w:val="000C3077"/>
    <w:rsid w:val="000D2197"/>
    <w:rsid w:val="000D26CE"/>
    <w:rsid w:val="000F5243"/>
    <w:rsid w:val="00100EB0"/>
    <w:rsid w:val="00103DC8"/>
    <w:rsid w:val="00111465"/>
    <w:rsid w:val="00120DF6"/>
    <w:rsid w:val="00131941"/>
    <w:rsid w:val="00185E93"/>
    <w:rsid w:val="001A1989"/>
    <w:rsid w:val="001A2245"/>
    <w:rsid w:val="001B3AD5"/>
    <w:rsid w:val="001C78DA"/>
    <w:rsid w:val="001E08EB"/>
    <w:rsid w:val="00210FEB"/>
    <w:rsid w:val="00220FC4"/>
    <w:rsid w:val="002306C4"/>
    <w:rsid w:val="00233664"/>
    <w:rsid w:val="00245805"/>
    <w:rsid w:val="002743FF"/>
    <w:rsid w:val="00296376"/>
    <w:rsid w:val="002A4A90"/>
    <w:rsid w:val="002D4D17"/>
    <w:rsid w:val="00300745"/>
    <w:rsid w:val="00302FFC"/>
    <w:rsid w:val="0032292E"/>
    <w:rsid w:val="0034017A"/>
    <w:rsid w:val="00353FC0"/>
    <w:rsid w:val="00356EF0"/>
    <w:rsid w:val="003A2DCC"/>
    <w:rsid w:val="003D1E8D"/>
    <w:rsid w:val="003D366C"/>
    <w:rsid w:val="0040656C"/>
    <w:rsid w:val="004066AC"/>
    <w:rsid w:val="004168C5"/>
    <w:rsid w:val="004221D9"/>
    <w:rsid w:val="0043223D"/>
    <w:rsid w:val="00432FA6"/>
    <w:rsid w:val="004603E6"/>
    <w:rsid w:val="004769AC"/>
    <w:rsid w:val="00485A30"/>
    <w:rsid w:val="004A47C7"/>
    <w:rsid w:val="004B4373"/>
    <w:rsid w:val="004C039B"/>
    <w:rsid w:val="004D2812"/>
    <w:rsid w:val="004F4E3D"/>
    <w:rsid w:val="00507DD9"/>
    <w:rsid w:val="00566889"/>
    <w:rsid w:val="00573263"/>
    <w:rsid w:val="00580623"/>
    <w:rsid w:val="00591291"/>
    <w:rsid w:val="00594143"/>
    <w:rsid w:val="005D5CEE"/>
    <w:rsid w:val="005E2A30"/>
    <w:rsid w:val="006077CE"/>
    <w:rsid w:val="00640287"/>
    <w:rsid w:val="006409C4"/>
    <w:rsid w:val="00675E83"/>
    <w:rsid w:val="00680354"/>
    <w:rsid w:val="006951B0"/>
    <w:rsid w:val="00695B61"/>
    <w:rsid w:val="006A6631"/>
    <w:rsid w:val="006C0CB7"/>
    <w:rsid w:val="006C7B3A"/>
    <w:rsid w:val="006D10C6"/>
    <w:rsid w:val="006F1BDF"/>
    <w:rsid w:val="006F624B"/>
    <w:rsid w:val="00763725"/>
    <w:rsid w:val="00786AE4"/>
    <w:rsid w:val="00797D6D"/>
    <w:rsid w:val="007C3E7E"/>
    <w:rsid w:val="007D0369"/>
    <w:rsid w:val="007D4DC8"/>
    <w:rsid w:val="007E603F"/>
    <w:rsid w:val="008238A5"/>
    <w:rsid w:val="00851E12"/>
    <w:rsid w:val="00851F94"/>
    <w:rsid w:val="00854361"/>
    <w:rsid w:val="00874CB6"/>
    <w:rsid w:val="0087570D"/>
    <w:rsid w:val="008A3D16"/>
    <w:rsid w:val="008B0784"/>
    <w:rsid w:val="008D636F"/>
    <w:rsid w:val="008F0053"/>
    <w:rsid w:val="008F79C3"/>
    <w:rsid w:val="00901849"/>
    <w:rsid w:val="009347BE"/>
    <w:rsid w:val="00977B87"/>
    <w:rsid w:val="00981334"/>
    <w:rsid w:val="0098660C"/>
    <w:rsid w:val="009F6012"/>
    <w:rsid w:val="00A02A6F"/>
    <w:rsid w:val="00A15AA7"/>
    <w:rsid w:val="00A30FE5"/>
    <w:rsid w:val="00A3583C"/>
    <w:rsid w:val="00A506CA"/>
    <w:rsid w:val="00A9323D"/>
    <w:rsid w:val="00AD6609"/>
    <w:rsid w:val="00AF6559"/>
    <w:rsid w:val="00B23574"/>
    <w:rsid w:val="00B4008B"/>
    <w:rsid w:val="00B57B46"/>
    <w:rsid w:val="00B615F9"/>
    <w:rsid w:val="00B742A9"/>
    <w:rsid w:val="00B86F74"/>
    <w:rsid w:val="00B97A0A"/>
    <w:rsid w:val="00BB1812"/>
    <w:rsid w:val="00BF36DF"/>
    <w:rsid w:val="00C07A66"/>
    <w:rsid w:val="00C107C8"/>
    <w:rsid w:val="00C5216F"/>
    <w:rsid w:val="00C569FC"/>
    <w:rsid w:val="00C71E2E"/>
    <w:rsid w:val="00C74138"/>
    <w:rsid w:val="00C8425C"/>
    <w:rsid w:val="00C8630F"/>
    <w:rsid w:val="00C87012"/>
    <w:rsid w:val="00CB3A70"/>
    <w:rsid w:val="00CB5F92"/>
    <w:rsid w:val="00CD05CD"/>
    <w:rsid w:val="00CD70B7"/>
    <w:rsid w:val="00CE3ACC"/>
    <w:rsid w:val="00D001BB"/>
    <w:rsid w:val="00D00EFB"/>
    <w:rsid w:val="00D13DA3"/>
    <w:rsid w:val="00D3592A"/>
    <w:rsid w:val="00D96BBB"/>
    <w:rsid w:val="00DD43B0"/>
    <w:rsid w:val="00DD6DEE"/>
    <w:rsid w:val="00E02FCF"/>
    <w:rsid w:val="00E03D4F"/>
    <w:rsid w:val="00E048F0"/>
    <w:rsid w:val="00E1407E"/>
    <w:rsid w:val="00E209BF"/>
    <w:rsid w:val="00E340A0"/>
    <w:rsid w:val="00E35425"/>
    <w:rsid w:val="00E43D94"/>
    <w:rsid w:val="00E90F6E"/>
    <w:rsid w:val="00E92D9E"/>
    <w:rsid w:val="00E92FF8"/>
    <w:rsid w:val="00EA1366"/>
    <w:rsid w:val="00EB1028"/>
    <w:rsid w:val="00EB1949"/>
    <w:rsid w:val="00EB1B2C"/>
    <w:rsid w:val="00EB21A8"/>
    <w:rsid w:val="00EC1649"/>
    <w:rsid w:val="00EE4D49"/>
    <w:rsid w:val="00EE6B47"/>
    <w:rsid w:val="00F10F5E"/>
    <w:rsid w:val="00F567FB"/>
    <w:rsid w:val="00F854DA"/>
    <w:rsid w:val="00F85F29"/>
    <w:rsid w:val="00FD2088"/>
    <w:rsid w:val="00FD51D7"/>
    <w:rsid w:val="00FF2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C62D85"/>
  <w15:docId w15:val="{A829C755-0C9B-488C-86E6-B0EE1731B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  <w:style w:type="character" w:styleId="ac">
    <w:name w:val="annotation reference"/>
    <w:basedOn w:val="a0"/>
    <w:uiPriority w:val="99"/>
    <w:semiHidden/>
    <w:unhideWhenUsed/>
    <w:rsid w:val="00E048F0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E048F0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E048F0"/>
    <w:rPr>
      <w:rFonts w:ascii="Times New Roman" w:eastAsia="Times New Roman" w:hAnsi="Times New Roman" w:cs="Calibri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048F0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E048F0"/>
    <w:rPr>
      <w:rFonts w:ascii="Times New Roman" w:eastAsia="Times New Roman" w:hAnsi="Times New Roman" w:cs="Calibri"/>
      <w:b/>
      <w:bCs/>
      <w:sz w:val="20"/>
      <w:szCs w:val="20"/>
    </w:rPr>
  </w:style>
  <w:style w:type="paragraph" w:customStyle="1" w:styleId="ConsPlusNormal">
    <w:name w:val="ConsPlusNormal"/>
    <w:rsid w:val="00E90F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0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hnina\Documents\&#1064;&#1072;&#1073;&#1083;&#1086;&#1085;&#1099;%20&#1076;&#1086;&#1082;&#1091;&#1084;&#1077;&#1085;&#1090;&#1086;&#1074;\&#1064;&#1072;&#1073;&#1083;&#1086;&#1085;%20&#1087;&#1088;&#1086;&#1089;&#1090;&#1086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B0878D-6E83-41D0-941A-74FA1458E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простой</Template>
  <TotalTime>253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pravitelstvo</Company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Махнина Дина Владимировна</dc:creator>
  <cp:lastModifiedBy>Самойлова Ирина Евгеньевна</cp:lastModifiedBy>
  <cp:revision>91</cp:revision>
  <cp:lastPrinted>2021-09-28T13:41:00Z</cp:lastPrinted>
  <dcterms:created xsi:type="dcterms:W3CDTF">2021-09-03T08:09:00Z</dcterms:created>
  <dcterms:modified xsi:type="dcterms:W3CDTF">2023-07-31T12:09:00Z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Директор департамента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Л.М. Андреева</vt:lpwstr>
  </property>
  <property fmtid="{D5CDD505-2E9C-101B-9397-08002B2CF9AE}" pid="5" name="Содержание">
    <vt:lpwstr>О внесении изменений в приказ департамента труда и социальной поддержки населения Ярославской области от 11.02.2009 № 14</vt:lpwstr>
  </property>
</Properties>
</file>