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211F0">
        <w:rPr>
          <w:rFonts w:cs="Times New Roman"/>
          <w:szCs w:val="28"/>
        </w:rPr>
        <w:t>О внесении изменений в приказ департамента труда и социальной поддержки на</w:t>
      </w:r>
      <w:r w:rsidR="00287107">
        <w:rPr>
          <w:rFonts w:cs="Times New Roman"/>
          <w:szCs w:val="28"/>
        </w:rPr>
        <w:t>селения Ярославской области от 20</w:t>
      </w:r>
      <w:r w:rsidR="007211F0">
        <w:rPr>
          <w:rFonts w:cs="Times New Roman"/>
          <w:szCs w:val="28"/>
        </w:rPr>
        <w:t>.</w:t>
      </w:r>
      <w:r w:rsidR="00287107">
        <w:rPr>
          <w:rFonts w:cs="Times New Roman"/>
          <w:szCs w:val="28"/>
        </w:rPr>
        <w:t>1</w:t>
      </w:r>
      <w:r w:rsidR="007211F0">
        <w:rPr>
          <w:rFonts w:cs="Times New Roman"/>
          <w:szCs w:val="28"/>
        </w:rPr>
        <w:t>2.20</w:t>
      </w:r>
      <w:r w:rsidR="00287107">
        <w:rPr>
          <w:rFonts w:cs="Times New Roman"/>
          <w:szCs w:val="28"/>
        </w:rPr>
        <w:t>13</w:t>
      </w:r>
      <w:r w:rsidR="007211F0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287107">
        <w:rPr>
          <w:rFonts w:cs="Times New Roman"/>
          <w:szCs w:val="28"/>
        </w:rPr>
        <w:t>35-13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7211F0" w:rsidRDefault="007211F0" w:rsidP="007211F0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830CD4" w:rsidRDefault="00830CD4" w:rsidP="00E130E8">
      <w:pPr>
        <w:autoSpaceDE w:val="0"/>
        <w:autoSpaceDN w:val="0"/>
        <w:adjustRightInd w:val="0"/>
        <w:jc w:val="both"/>
      </w:pPr>
      <w:r>
        <w:t>1.</w:t>
      </w:r>
      <w:r w:rsidR="00EB1BA5">
        <w:t xml:space="preserve"> Внести в </w:t>
      </w:r>
      <w:r w:rsidR="00EB1BA5" w:rsidRPr="00312D86">
        <w:t xml:space="preserve">приказ </w:t>
      </w:r>
      <w:r w:rsidR="00EB1BA5">
        <w:t>д</w:t>
      </w:r>
      <w:r w:rsidR="00EB1BA5" w:rsidRPr="00BE244D">
        <w:rPr>
          <w:rFonts w:cs="Times New Roman"/>
          <w:szCs w:val="28"/>
        </w:rPr>
        <w:t>епартамента труда и социальной поддержки населения Я</w:t>
      </w:r>
      <w:r w:rsidR="00EB1BA5">
        <w:rPr>
          <w:rFonts w:cs="Times New Roman"/>
          <w:szCs w:val="28"/>
        </w:rPr>
        <w:t>рославской области</w:t>
      </w:r>
      <w:r w:rsidR="00EB1BA5" w:rsidRPr="00BE244D">
        <w:rPr>
          <w:rFonts w:cs="Times New Roman"/>
          <w:szCs w:val="28"/>
        </w:rPr>
        <w:t xml:space="preserve"> от </w:t>
      </w:r>
      <w:r w:rsidR="00EB1BA5">
        <w:rPr>
          <w:rFonts w:cs="Times New Roman"/>
          <w:szCs w:val="28"/>
        </w:rPr>
        <w:t>20.1</w:t>
      </w:r>
      <w:r w:rsidR="00EB1BA5" w:rsidRPr="00BE244D">
        <w:rPr>
          <w:rFonts w:cs="Times New Roman"/>
          <w:szCs w:val="28"/>
        </w:rPr>
        <w:t>2.20</w:t>
      </w:r>
      <w:r w:rsidR="00EB1BA5">
        <w:rPr>
          <w:rFonts w:cs="Times New Roman"/>
          <w:szCs w:val="28"/>
        </w:rPr>
        <w:t>13</w:t>
      </w:r>
      <w:r w:rsidR="00EB1BA5" w:rsidRPr="00BE244D">
        <w:rPr>
          <w:rFonts w:cs="Times New Roman"/>
          <w:szCs w:val="28"/>
        </w:rPr>
        <w:t xml:space="preserve"> </w:t>
      </w:r>
      <w:r w:rsidR="00EB1BA5">
        <w:rPr>
          <w:rFonts w:cs="Times New Roman"/>
          <w:szCs w:val="28"/>
        </w:rPr>
        <w:t>№</w:t>
      </w:r>
      <w:r w:rsidR="00EB1BA5" w:rsidRPr="00BE244D">
        <w:rPr>
          <w:rFonts w:cs="Times New Roman"/>
          <w:szCs w:val="28"/>
        </w:rPr>
        <w:t xml:space="preserve"> </w:t>
      </w:r>
      <w:r w:rsidR="00EB1BA5">
        <w:rPr>
          <w:rFonts w:cs="Times New Roman"/>
          <w:szCs w:val="28"/>
        </w:rPr>
        <w:t>35-13</w:t>
      </w:r>
      <w:r w:rsidR="00EB1BA5" w:rsidRPr="00BE244D">
        <w:rPr>
          <w:rFonts w:cs="Times New Roman"/>
          <w:szCs w:val="28"/>
        </w:rPr>
        <w:t xml:space="preserve"> </w:t>
      </w:r>
      <w:r w:rsidR="00EB1BA5">
        <w:rPr>
          <w:rFonts w:cs="Times New Roman"/>
          <w:szCs w:val="28"/>
        </w:rPr>
        <w:t>«</w:t>
      </w:r>
      <w:r w:rsidR="00EB1BA5" w:rsidRPr="00BE244D">
        <w:rPr>
          <w:rFonts w:cs="Times New Roman"/>
          <w:szCs w:val="28"/>
        </w:rPr>
        <w:t>Об утверждении Порядка</w:t>
      </w:r>
      <w:r w:rsidR="00EB1BA5" w:rsidRPr="00287107">
        <w:rPr>
          <w:rFonts w:cs="Times New Roman"/>
          <w:szCs w:val="28"/>
        </w:rPr>
        <w:t xml:space="preserve"> </w:t>
      </w:r>
      <w:r w:rsidR="00EB1BA5">
        <w:rPr>
          <w:rFonts w:cs="Times New Roman"/>
          <w:szCs w:val="28"/>
        </w:rPr>
        <w:t xml:space="preserve">назначения и выплаты </w:t>
      </w:r>
      <w:r w:rsidR="00EB1BA5" w:rsidRPr="00BE244D">
        <w:rPr>
          <w:rFonts w:cs="Times New Roman"/>
          <w:szCs w:val="28"/>
        </w:rPr>
        <w:t xml:space="preserve">ежемесячной выплаты на </w:t>
      </w:r>
      <w:r w:rsidR="00EB1BA5">
        <w:rPr>
          <w:rFonts w:cs="Times New Roman"/>
          <w:szCs w:val="28"/>
        </w:rPr>
        <w:t xml:space="preserve">ребенка, оба родителя (усыновителя) или единственный родитель (усыновитель) которого являются инвалидами </w:t>
      </w:r>
      <w:r w:rsidR="00EB1BA5">
        <w:rPr>
          <w:rFonts w:cs="Times New Roman"/>
          <w:szCs w:val="28"/>
          <w:lang w:val="en-US"/>
        </w:rPr>
        <w:t>I</w:t>
      </w:r>
      <w:r w:rsidR="00EB1BA5">
        <w:rPr>
          <w:rFonts w:cs="Times New Roman"/>
          <w:szCs w:val="28"/>
        </w:rPr>
        <w:t xml:space="preserve"> или </w:t>
      </w:r>
      <w:r w:rsidR="00EB1BA5">
        <w:rPr>
          <w:rFonts w:cs="Times New Roman"/>
          <w:szCs w:val="28"/>
          <w:lang w:val="en-US"/>
        </w:rPr>
        <w:t>II</w:t>
      </w:r>
      <w:r w:rsidR="00EB1BA5">
        <w:rPr>
          <w:rFonts w:cs="Times New Roman"/>
          <w:szCs w:val="28"/>
        </w:rPr>
        <w:t xml:space="preserve"> группы», </w:t>
      </w:r>
      <w:r w:rsidR="00EB1BA5">
        <w:t xml:space="preserve">следующие </w:t>
      </w:r>
      <w:r w:rsidR="00EB1BA5" w:rsidRPr="00312D86">
        <w:t>изменени</w:t>
      </w:r>
      <w:r w:rsidR="00EB1BA5">
        <w:t>я:</w:t>
      </w:r>
    </w:p>
    <w:p w:rsidR="00C93801" w:rsidRDefault="00C93801" w:rsidP="00C93801">
      <w:pPr>
        <w:jc w:val="both"/>
      </w:pPr>
      <w:r>
        <w:t xml:space="preserve">1.1. </w:t>
      </w:r>
      <w:r w:rsidRPr="000C5685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ункт 2 после слов «</w:t>
      </w:r>
      <w:r w:rsidRPr="000C5685">
        <w:rPr>
          <w:rFonts w:cs="Times New Roman"/>
          <w:szCs w:val="28"/>
        </w:rPr>
        <w:t xml:space="preserve">возложить на» дополнить словом «первого». </w:t>
      </w:r>
    </w:p>
    <w:p w:rsidR="007211F0" w:rsidRDefault="00EB1BA5" w:rsidP="00E130E8">
      <w:pPr>
        <w:autoSpaceDE w:val="0"/>
        <w:autoSpaceDN w:val="0"/>
        <w:adjustRightInd w:val="0"/>
        <w:jc w:val="both"/>
      </w:pPr>
      <w:r>
        <w:t>1.2</w:t>
      </w:r>
      <w:r w:rsidR="007211F0">
        <w:t>.</w:t>
      </w:r>
      <w:r w:rsidR="007211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В</w:t>
      </w:r>
      <w:r w:rsidR="007211F0">
        <w:t xml:space="preserve"> </w:t>
      </w:r>
      <w:r w:rsidR="00DE1EAB" w:rsidRPr="00BE244D">
        <w:rPr>
          <w:rFonts w:cs="Times New Roman"/>
          <w:szCs w:val="28"/>
        </w:rPr>
        <w:t>Поряд</w:t>
      </w:r>
      <w:r w:rsidR="007014C9">
        <w:rPr>
          <w:rFonts w:cs="Times New Roman"/>
          <w:szCs w:val="28"/>
        </w:rPr>
        <w:t>о</w:t>
      </w:r>
      <w:r w:rsidR="00DE1EAB" w:rsidRPr="00BE244D">
        <w:rPr>
          <w:rFonts w:cs="Times New Roman"/>
          <w:szCs w:val="28"/>
        </w:rPr>
        <w:t xml:space="preserve">к </w:t>
      </w:r>
      <w:r w:rsidR="00287107">
        <w:rPr>
          <w:rFonts w:cs="Times New Roman"/>
          <w:szCs w:val="28"/>
        </w:rPr>
        <w:t xml:space="preserve">назначения и выплаты </w:t>
      </w:r>
      <w:r w:rsidR="00DE1EAB" w:rsidRPr="00BE244D">
        <w:rPr>
          <w:rFonts w:cs="Times New Roman"/>
          <w:szCs w:val="28"/>
        </w:rPr>
        <w:t xml:space="preserve">ежемесячной выплаты на </w:t>
      </w:r>
      <w:r w:rsidR="00287107">
        <w:rPr>
          <w:rFonts w:cs="Times New Roman"/>
          <w:szCs w:val="28"/>
        </w:rPr>
        <w:t xml:space="preserve">ребенка, оба родителя (усыновителя) или единственный родитель (усыновитель) которого являются инвалидами </w:t>
      </w:r>
      <w:r w:rsidR="00287107">
        <w:rPr>
          <w:rFonts w:cs="Times New Roman"/>
          <w:szCs w:val="28"/>
          <w:lang w:val="en-US"/>
        </w:rPr>
        <w:t>I</w:t>
      </w:r>
      <w:r w:rsidR="00287107">
        <w:rPr>
          <w:rFonts w:cs="Times New Roman"/>
          <w:szCs w:val="28"/>
        </w:rPr>
        <w:t xml:space="preserve"> или </w:t>
      </w:r>
      <w:r w:rsidR="00287107">
        <w:rPr>
          <w:rFonts w:cs="Times New Roman"/>
          <w:szCs w:val="28"/>
          <w:lang w:val="en-US"/>
        </w:rPr>
        <w:t>II</w:t>
      </w:r>
      <w:r w:rsidR="00287107">
        <w:rPr>
          <w:rFonts w:cs="Times New Roman"/>
          <w:szCs w:val="28"/>
        </w:rPr>
        <w:t xml:space="preserve"> группы</w:t>
      </w:r>
      <w:r w:rsidR="00DE1EAB">
        <w:rPr>
          <w:rFonts w:cs="Times New Roman"/>
          <w:szCs w:val="28"/>
        </w:rPr>
        <w:t>, утвержденн</w:t>
      </w:r>
      <w:r w:rsidR="007014C9">
        <w:rPr>
          <w:rFonts w:cs="Times New Roman"/>
          <w:szCs w:val="28"/>
        </w:rPr>
        <w:t>ый</w:t>
      </w:r>
      <w:r>
        <w:rPr>
          <w:rFonts w:cs="Times New Roman"/>
          <w:szCs w:val="28"/>
        </w:rPr>
        <w:t xml:space="preserve"> </w:t>
      </w:r>
      <w:r w:rsidR="00DE1EAB" w:rsidRPr="00312D86">
        <w:t xml:space="preserve"> </w:t>
      </w:r>
      <w:r w:rsidR="007211F0" w:rsidRPr="00312D86">
        <w:t>приказ</w:t>
      </w:r>
      <w:r w:rsidR="00DE1EAB">
        <w:t>ом</w:t>
      </w:r>
      <w:r w:rsidR="007014C9">
        <w:t>, внести изменения согласно приложению.</w:t>
      </w:r>
    </w:p>
    <w:p w:rsidR="00BE2C17" w:rsidRDefault="007211F0" w:rsidP="00BE2C1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bookmarkEnd w:id="0"/>
      <w:r>
        <w:t>2. </w:t>
      </w:r>
      <w:r w:rsidR="00BE2C17">
        <w:t xml:space="preserve">Приказ вступает в силу </w:t>
      </w:r>
      <w:r w:rsidR="00BE2C17">
        <w:rPr>
          <w:rFonts w:eastAsiaTheme="minorHAnsi" w:cs="Times New Roman"/>
          <w:szCs w:val="28"/>
        </w:rPr>
        <w:t>через 10 дней после его официального опубликования</w:t>
      </w:r>
      <w:r w:rsidR="00BE2C17">
        <w:t>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B30246">
      <w:pPr>
        <w:tabs>
          <w:tab w:val="right" w:pos="9356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7211F0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A94702">
        <w:rPr>
          <w:rFonts w:cs="Times New Roman"/>
          <w:szCs w:val="28"/>
        </w:rPr>
        <w:t>Н.Л. Биочино</w:t>
      </w:r>
      <w:r>
        <w:rPr>
          <w:rFonts w:cs="Times New Roman"/>
          <w:szCs w:val="28"/>
        </w:rPr>
        <w:fldChar w:fldCharType="end"/>
      </w:r>
      <w:r w:rsidR="00BE2C17">
        <w:rPr>
          <w:rFonts w:cs="Times New Roman"/>
          <w:szCs w:val="28"/>
        </w:rPr>
        <w:t xml:space="preserve"> </w:t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EA" w:rsidRDefault="00C877EA">
      <w:r>
        <w:separator/>
      </w:r>
    </w:p>
  </w:endnote>
  <w:endnote w:type="continuationSeparator" w:id="0">
    <w:p w:rsidR="00C877EA" w:rsidRDefault="00C8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877E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877E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877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EA" w:rsidRDefault="00C877EA">
      <w:r>
        <w:separator/>
      </w:r>
    </w:p>
  </w:footnote>
  <w:footnote w:type="continuationSeparator" w:id="0">
    <w:p w:rsidR="00C877EA" w:rsidRDefault="00C87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877E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014C9">
      <w:rPr>
        <w:rFonts w:cs="Times New Roman"/>
        <w:noProof/>
        <w:szCs w:val="28"/>
      </w:rPr>
      <w:t>4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877E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6384"/>
    <w:rsid w:val="000065AB"/>
    <w:rsid w:val="00017F79"/>
    <w:rsid w:val="0002467C"/>
    <w:rsid w:val="00045637"/>
    <w:rsid w:val="00065B9F"/>
    <w:rsid w:val="0007495B"/>
    <w:rsid w:val="000763B7"/>
    <w:rsid w:val="00080CD5"/>
    <w:rsid w:val="000822BA"/>
    <w:rsid w:val="000A4FDC"/>
    <w:rsid w:val="000B7640"/>
    <w:rsid w:val="000D2197"/>
    <w:rsid w:val="000D5A1C"/>
    <w:rsid w:val="000F5243"/>
    <w:rsid w:val="00104D3A"/>
    <w:rsid w:val="00145406"/>
    <w:rsid w:val="00185E93"/>
    <w:rsid w:val="001868EB"/>
    <w:rsid w:val="001961FF"/>
    <w:rsid w:val="001A1989"/>
    <w:rsid w:val="001B3AD5"/>
    <w:rsid w:val="001C78DA"/>
    <w:rsid w:val="001E32FA"/>
    <w:rsid w:val="001E702F"/>
    <w:rsid w:val="00214EA7"/>
    <w:rsid w:val="00220FC4"/>
    <w:rsid w:val="002236A4"/>
    <w:rsid w:val="002306C4"/>
    <w:rsid w:val="0023221E"/>
    <w:rsid w:val="00245805"/>
    <w:rsid w:val="0025492A"/>
    <w:rsid w:val="002743FF"/>
    <w:rsid w:val="002777F9"/>
    <w:rsid w:val="00287107"/>
    <w:rsid w:val="002A3498"/>
    <w:rsid w:val="002C1AE3"/>
    <w:rsid w:val="002C677E"/>
    <w:rsid w:val="002D4D17"/>
    <w:rsid w:val="002E03C9"/>
    <w:rsid w:val="002F0D59"/>
    <w:rsid w:val="0030113A"/>
    <w:rsid w:val="0032292E"/>
    <w:rsid w:val="0032561D"/>
    <w:rsid w:val="003936D8"/>
    <w:rsid w:val="00394468"/>
    <w:rsid w:val="003A0DD4"/>
    <w:rsid w:val="003A2145"/>
    <w:rsid w:val="003A2DCC"/>
    <w:rsid w:val="003A2F33"/>
    <w:rsid w:val="003B62F2"/>
    <w:rsid w:val="003D1E8D"/>
    <w:rsid w:val="003D366C"/>
    <w:rsid w:val="003E023B"/>
    <w:rsid w:val="003E579E"/>
    <w:rsid w:val="003E7CF1"/>
    <w:rsid w:val="003F133C"/>
    <w:rsid w:val="003F4D12"/>
    <w:rsid w:val="0040656C"/>
    <w:rsid w:val="004169B5"/>
    <w:rsid w:val="00426686"/>
    <w:rsid w:val="004319AC"/>
    <w:rsid w:val="0043223D"/>
    <w:rsid w:val="00432B52"/>
    <w:rsid w:val="00432FA6"/>
    <w:rsid w:val="00460A6A"/>
    <w:rsid w:val="00495E37"/>
    <w:rsid w:val="00497753"/>
    <w:rsid w:val="004B5D27"/>
    <w:rsid w:val="004E329E"/>
    <w:rsid w:val="004F4E3D"/>
    <w:rsid w:val="005070A7"/>
    <w:rsid w:val="00591291"/>
    <w:rsid w:val="00592FD2"/>
    <w:rsid w:val="00593C83"/>
    <w:rsid w:val="005A5479"/>
    <w:rsid w:val="005B3577"/>
    <w:rsid w:val="005B514E"/>
    <w:rsid w:val="005B66F4"/>
    <w:rsid w:val="005D5104"/>
    <w:rsid w:val="005D6326"/>
    <w:rsid w:val="005E0317"/>
    <w:rsid w:val="005E2A30"/>
    <w:rsid w:val="005F77E6"/>
    <w:rsid w:val="006077CE"/>
    <w:rsid w:val="0062086A"/>
    <w:rsid w:val="00620ADB"/>
    <w:rsid w:val="00634CC4"/>
    <w:rsid w:val="006423A0"/>
    <w:rsid w:val="00646E26"/>
    <w:rsid w:val="0066323B"/>
    <w:rsid w:val="00695B61"/>
    <w:rsid w:val="006E3514"/>
    <w:rsid w:val="006F1BDF"/>
    <w:rsid w:val="007014C9"/>
    <w:rsid w:val="00715245"/>
    <w:rsid w:val="007211F0"/>
    <w:rsid w:val="007261C3"/>
    <w:rsid w:val="0073768D"/>
    <w:rsid w:val="00745F90"/>
    <w:rsid w:val="0076553F"/>
    <w:rsid w:val="007733A5"/>
    <w:rsid w:val="00780CC5"/>
    <w:rsid w:val="00781EE6"/>
    <w:rsid w:val="00796DE7"/>
    <w:rsid w:val="007A694E"/>
    <w:rsid w:val="007C6BD2"/>
    <w:rsid w:val="007D0369"/>
    <w:rsid w:val="007D4DC8"/>
    <w:rsid w:val="00815433"/>
    <w:rsid w:val="00830CD4"/>
    <w:rsid w:val="00842DDA"/>
    <w:rsid w:val="00851E12"/>
    <w:rsid w:val="00854DA0"/>
    <w:rsid w:val="00874CB6"/>
    <w:rsid w:val="00874E8B"/>
    <w:rsid w:val="00881611"/>
    <w:rsid w:val="00894277"/>
    <w:rsid w:val="00897494"/>
    <w:rsid w:val="008A56D5"/>
    <w:rsid w:val="008C11A4"/>
    <w:rsid w:val="008F79C3"/>
    <w:rsid w:val="009147C8"/>
    <w:rsid w:val="00923140"/>
    <w:rsid w:val="00963548"/>
    <w:rsid w:val="00977B87"/>
    <w:rsid w:val="009903F0"/>
    <w:rsid w:val="009C1BDA"/>
    <w:rsid w:val="009D5C72"/>
    <w:rsid w:val="009D6C66"/>
    <w:rsid w:val="009E0AC4"/>
    <w:rsid w:val="009E5435"/>
    <w:rsid w:val="009E637F"/>
    <w:rsid w:val="009E6C6F"/>
    <w:rsid w:val="00A02A6F"/>
    <w:rsid w:val="00A05225"/>
    <w:rsid w:val="00A12237"/>
    <w:rsid w:val="00A506CA"/>
    <w:rsid w:val="00A56688"/>
    <w:rsid w:val="00A874F8"/>
    <w:rsid w:val="00A94702"/>
    <w:rsid w:val="00AE0225"/>
    <w:rsid w:val="00AE2DE5"/>
    <w:rsid w:val="00AE689D"/>
    <w:rsid w:val="00B073DD"/>
    <w:rsid w:val="00B30246"/>
    <w:rsid w:val="00B4345A"/>
    <w:rsid w:val="00B45EA0"/>
    <w:rsid w:val="00B57485"/>
    <w:rsid w:val="00B615F9"/>
    <w:rsid w:val="00B72CB6"/>
    <w:rsid w:val="00B93D39"/>
    <w:rsid w:val="00B93EF5"/>
    <w:rsid w:val="00B97A0A"/>
    <w:rsid w:val="00BB1812"/>
    <w:rsid w:val="00BB4E4C"/>
    <w:rsid w:val="00BC2E97"/>
    <w:rsid w:val="00BE1DAB"/>
    <w:rsid w:val="00BE2C17"/>
    <w:rsid w:val="00BF36DF"/>
    <w:rsid w:val="00BF604A"/>
    <w:rsid w:val="00BF79C9"/>
    <w:rsid w:val="00C1004C"/>
    <w:rsid w:val="00C213C2"/>
    <w:rsid w:val="00C268F2"/>
    <w:rsid w:val="00C50B6E"/>
    <w:rsid w:val="00C5216F"/>
    <w:rsid w:val="00C6050C"/>
    <w:rsid w:val="00C74138"/>
    <w:rsid w:val="00C80788"/>
    <w:rsid w:val="00C8425C"/>
    <w:rsid w:val="00C87012"/>
    <w:rsid w:val="00C877EA"/>
    <w:rsid w:val="00C93801"/>
    <w:rsid w:val="00CA6726"/>
    <w:rsid w:val="00CA6B5D"/>
    <w:rsid w:val="00CB3A70"/>
    <w:rsid w:val="00CD5CC0"/>
    <w:rsid w:val="00CD6564"/>
    <w:rsid w:val="00CE2B63"/>
    <w:rsid w:val="00D001BB"/>
    <w:rsid w:val="00D00EFB"/>
    <w:rsid w:val="00D02D54"/>
    <w:rsid w:val="00D402E8"/>
    <w:rsid w:val="00D44D11"/>
    <w:rsid w:val="00D7142F"/>
    <w:rsid w:val="00D961AB"/>
    <w:rsid w:val="00DB0414"/>
    <w:rsid w:val="00DC1F87"/>
    <w:rsid w:val="00DC45DC"/>
    <w:rsid w:val="00DC63EC"/>
    <w:rsid w:val="00DD4247"/>
    <w:rsid w:val="00DE1EAB"/>
    <w:rsid w:val="00DF5EDA"/>
    <w:rsid w:val="00DF79D5"/>
    <w:rsid w:val="00E130E8"/>
    <w:rsid w:val="00E1407E"/>
    <w:rsid w:val="00E225C8"/>
    <w:rsid w:val="00E43D94"/>
    <w:rsid w:val="00E51B47"/>
    <w:rsid w:val="00E53252"/>
    <w:rsid w:val="00E660CA"/>
    <w:rsid w:val="00E66A42"/>
    <w:rsid w:val="00E92FF8"/>
    <w:rsid w:val="00E9300F"/>
    <w:rsid w:val="00E974A2"/>
    <w:rsid w:val="00EB1BA5"/>
    <w:rsid w:val="00EC1649"/>
    <w:rsid w:val="00EC78BE"/>
    <w:rsid w:val="00F1592E"/>
    <w:rsid w:val="00F30098"/>
    <w:rsid w:val="00F32698"/>
    <w:rsid w:val="00F36C4F"/>
    <w:rsid w:val="00F525DA"/>
    <w:rsid w:val="00F56677"/>
    <w:rsid w:val="00F575FB"/>
    <w:rsid w:val="00F85F29"/>
    <w:rsid w:val="00FB449D"/>
    <w:rsid w:val="00FC4BAA"/>
    <w:rsid w:val="00FF1F7F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21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7C6BD2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E225C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225C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225C8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225C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225C8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B93D39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21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7C6BD2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E225C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225C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225C8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225C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225C8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B93D39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2803-AF46-4CF2-829F-DF996FDD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361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Федотова Елена Ивановна</cp:lastModifiedBy>
  <cp:revision>61</cp:revision>
  <cp:lastPrinted>2022-04-28T13:01:00Z</cp:lastPrinted>
  <dcterms:created xsi:type="dcterms:W3CDTF">2022-04-26T12:43:00Z</dcterms:created>
  <dcterms:modified xsi:type="dcterms:W3CDTF">2022-10-26T11:21:00Z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  <property fmtid="{D5CDD505-2E9C-101B-9397-08002B2CF9AE}" pid="6" name="INSTALL_ID">
    <vt:lpwstr>34115</vt:lpwstr>
  </property>
</Properties>
</file>