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EA9" w:rsidRPr="00C8317F" w:rsidRDefault="00E30EA9" w:rsidP="00E30EA9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</w:t>
      </w:r>
    </w:p>
    <w:p w:rsidR="00E30EA9" w:rsidRDefault="00E30EA9" w:rsidP="00E30EA9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E30EA9" w:rsidRDefault="00E30EA9" w:rsidP="00AA1FB1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____________ № ______</w:t>
      </w:r>
      <w:r w:rsidR="00064332">
        <w:rPr>
          <w:rFonts w:cs="Times New Roman"/>
          <w:szCs w:val="28"/>
        </w:rPr>
        <w:t>_</w:t>
      </w:r>
    </w:p>
    <w:p w:rsidR="00E30EA9" w:rsidRDefault="00E30EA9" w:rsidP="00E30EA9">
      <w:pPr>
        <w:ind w:left="5103"/>
        <w:rPr>
          <w:rFonts w:cs="Times New Roman"/>
          <w:szCs w:val="28"/>
        </w:rPr>
      </w:pPr>
    </w:p>
    <w:p w:rsidR="00E30EA9" w:rsidRDefault="00E30EA9" w:rsidP="00E30EA9">
      <w:pPr>
        <w:ind w:left="5103"/>
        <w:rPr>
          <w:rFonts w:cs="Times New Roman"/>
          <w:szCs w:val="28"/>
        </w:rPr>
      </w:pPr>
    </w:p>
    <w:p w:rsidR="00CA0495" w:rsidRPr="00027780" w:rsidRDefault="00CA0495" w:rsidP="00CA0495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ИЗМЕНЕНИЯ,</w:t>
      </w:r>
    </w:p>
    <w:p w:rsidR="00CA0495" w:rsidRDefault="00CA0495" w:rsidP="00CA0495">
      <w:pPr>
        <w:ind w:firstLine="0"/>
        <w:jc w:val="center"/>
        <w:rPr>
          <w:rFonts w:cs="Times New Roman"/>
          <w:b/>
          <w:szCs w:val="28"/>
        </w:rPr>
      </w:pPr>
      <w:r w:rsidRPr="00027780">
        <w:rPr>
          <w:rFonts w:cs="Times New Roman"/>
          <w:b/>
          <w:szCs w:val="28"/>
        </w:rPr>
        <w:t xml:space="preserve">вносимые в </w:t>
      </w:r>
      <w:r w:rsidR="00FE353A" w:rsidRPr="00FE353A">
        <w:rPr>
          <w:rFonts w:cs="Times New Roman"/>
          <w:b/>
          <w:szCs w:val="28"/>
        </w:rPr>
        <w:t xml:space="preserve">постановление Правительства области от 28.12.2022 </w:t>
      </w:r>
      <w:r w:rsidR="00FE353A">
        <w:rPr>
          <w:rFonts w:cs="Times New Roman"/>
          <w:b/>
          <w:szCs w:val="28"/>
        </w:rPr>
        <w:br/>
      </w:r>
      <w:r w:rsidR="00FE353A" w:rsidRPr="00FE353A">
        <w:rPr>
          <w:rFonts w:cs="Times New Roman"/>
          <w:b/>
          <w:szCs w:val="28"/>
        </w:rPr>
        <w:t>№</w:t>
      </w:r>
      <w:r w:rsidR="00FE353A">
        <w:rPr>
          <w:rFonts w:cs="Times New Roman"/>
          <w:b/>
          <w:szCs w:val="28"/>
        </w:rPr>
        <w:t> </w:t>
      </w:r>
      <w:r w:rsidR="00FE353A" w:rsidRPr="00FE353A">
        <w:rPr>
          <w:rFonts w:cs="Times New Roman"/>
          <w:b/>
          <w:szCs w:val="28"/>
        </w:rPr>
        <w:t>1212-п «Об утверждении Порядка выявления граждан пожилого возраста и инвалидов, нуждающихся в долговременном уходе, на территории Ярославской области»</w:t>
      </w:r>
    </w:p>
    <w:p w:rsidR="00E30EA9" w:rsidRPr="00C71535" w:rsidRDefault="00E30EA9" w:rsidP="00E30EA9">
      <w:pPr>
        <w:ind w:left="5103"/>
        <w:rPr>
          <w:rFonts w:cs="Times New Roman"/>
          <w:b/>
          <w:szCs w:val="28"/>
        </w:rPr>
      </w:pPr>
    </w:p>
    <w:p w:rsidR="00F655EA" w:rsidRPr="006761AE" w:rsidRDefault="00FE353A" w:rsidP="0048503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F655EA" w:rsidRPr="006761AE">
        <w:rPr>
          <w:rFonts w:cs="Times New Roman"/>
          <w:szCs w:val="28"/>
        </w:rPr>
        <w:t>В</w:t>
      </w:r>
      <w:r>
        <w:rPr>
          <w:rFonts w:cs="Times New Roman"/>
          <w:szCs w:val="28"/>
        </w:rPr>
        <w:t xml:space="preserve"> пунктах 1.8, 1.13, абзаце шестом пункта 2.1 </w:t>
      </w:r>
      <w:bookmarkStart w:id="0" w:name="_GoBack"/>
      <w:bookmarkEnd w:id="0"/>
      <w:r w:rsidR="00F655EA" w:rsidRPr="006761AE">
        <w:rPr>
          <w:rFonts w:cs="Times New Roman"/>
          <w:szCs w:val="28"/>
        </w:rPr>
        <w:t xml:space="preserve">слова «Пенсионного фонда Российской Федерации, Фонда социального страхования Российской Федерации» заменить словами «Фонда </w:t>
      </w:r>
      <w:r w:rsidR="00485033" w:rsidRPr="006761AE">
        <w:rPr>
          <w:rFonts w:cs="Times New Roman"/>
          <w:szCs w:val="28"/>
        </w:rPr>
        <w:t>пенсионного</w:t>
      </w:r>
      <w:r w:rsidR="00F655EA" w:rsidRPr="006761AE">
        <w:rPr>
          <w:rFonts w:cs="Times New Roman"/>
          <w:szCs w:val="28"/>
        </w:rPr>
        <w:t xml:space="preserve"> и социального </w:t>
      </w:r>
      <w:r w:rsidR="00485033" w:rsidRPr="006761AE">
        <w:rPr>
          <w:rFonts w:cs="Times New Roman"/>
          <w:szCs w:val="28"/>
        </w:rPr>
        <w:t>страхования</w:t>
      </w:r>
      <w:r w:rsidR="00F655EA" w:rsidRPr="006761AE">
        <w:rPr>
          <w:rFonts w:cs="Times New Roman"/>
          <w:szCs w:val="28"/>
        </w:rPr>
        <w:t xml:space="preserve"> Российской Федерации</w:t>
      </w:r>
      <w:r w:rsidR="00485033" w:rsidRPr="006761AE">
        <w:rPr>
          <w:rFonts w:cs="Times New Roman"/>
          <w:szCs w:val="28"/>
        </w:rPr>
        <w:t>»</w:t>
      </w:r>
      <w:r w:rsidR="006761AE">
        <w:rPr>
          <w:rFonts w:cs="Times New Roman"/>
          <w:szCs w:val="28"/>
        </w:rPr>
        <w:t>.</w:t>
      </w:r>
    </w:p>
    <w:sectPr w:rsidR="00F655EA" w:rsidRPr="006761AE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180" w:rsidRDefault="00A33180" w:rsidP="00E30EA9">
      <w:r>
        <w:separator/>
      </w:r>
    </w:p>
  </w:endnote>
  <w:endnote w:type="continuationSeparator" w:id="0">
    <w:p w:rsidR="00A33180" w:rsidRDefault="00A33180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180" w:rsidRDefault="00A33180" w:rsidP="00E30EA9">
      <w:r>
        <w:separator/>
      </w:r>
    </w:p>
  </w:footnote>
  <w:footnote w:type="continuationSeparator" w:id="0">
    <w:p w:rsidR="00A33180" w:rsidRDefault="00A33180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675943" w:rsidRDefault="006759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53A">
          <w:rPr>
            <w:noProof/>
          </w:rPr>
          <w:t>3</w:t>
        </w:r>
        <w:r>
          <w:fldChar w:fldCharType="end"/>
        </w:r>
      </w:p>
    </w:sdtContent>
  </w:sdt>
  <w:p w:rsidR="00675943" w:rsidRPr="00532191" w:rsidRDefault="00675943" w:rsidP="00E3541F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0A26C8"/>
    <w:rsid w:val="00132F58"/>
    <w:rsid w:val="001A1D1A"/>
    <w:rsid w:val="001B6076"/>
    <w:rsid w:val="001C78DA"/>
    <w:rsid w:val="002306C4"/>
    <w:rsid w:val="00300C01"/>
    <w:rsid w:val="00372185"/>
    <w:rsid w:val="0038047A"/>
    <w:rsid w:val="00391218"/>
    <w:rsid w:val="003A2DCC"/>
    <w:rsid w:val="003A7D0D"/>
    <w:rsid w:val="003C609E"/>
    <w:rsid w:val="003D1E8D"/>
    <w:rsid w:val="003E1288"/>
    <w:rsid w:val="003E4777"/>
    <w:rsid w:val="0040656C"/>
    <w:rsid w:val="00474206"/>
    <w:rsid w:val="004770E0"/>
    <w:rsid w:val="00485033"/>
    <w:rsid w:val="004C077F"/>
    <w:rsid w:val="0051495C"/>
    <w:rsid w:val="00544401"/>
    <w:rsid w:val="00551B85"/>
    <w:rsid w:val="00580703"/>
    <w:rsid w:val="00582C27"/>
    <w:rsid w:val="005E5245"/>
    <w:rsid w:val="00660898"/>
    <w:rsid w:val="00675943"/>
    <w:rsid w:val="006761AE"/>
    <w:rsid w:val="007052CC"/>
    <w:rsid w:val="00753E7B"/>
    <w:rsid w:val="00776AFC"/>
    <w:rsid w:val="0079334D"/>
    <w:rsid w:val="007A1D22"/>
    <w:rsid w:val="007B4A66"/>
    <w:rsid w:val="007D7239"/>
    <w:rsid w:val="008B1CCB"/>
    <w:rsid w:val="0090066F"/>
    <w:rsid w:val="009F1006"/>
    <w:rsid w:val="009F6003"/>
    <w:rsid w:val="00A33180"/>
    <w:rsid w:val="00A417AD"/>
    <w:rsid w:val="00A64C68"/>
    <w:rsid w:val="00A67548"/>
    <w:rsid w:val="00A83243"/>
    <w:rsid w:val="00AA10B6"/>
    <w:rsid w:val="00AA1FB1"/>
    <w:rsid w:val="00AD0EF6"/>
    <w:rsid w:val="00AE3646"/>
    <w:rsid w:val="00AF6F41"/>
    <w:rsid w:val="00B32C09"/>
    <w:rsid w:val="00B7377F"/>
    <w:rsid w:val="00B84C30"/>
    <w:rsid w:val="00BB1812"/>
    <w:rsid w:val="00BC0DC1"/>
    <w:rsid w:val="00C1097B"/>
    <w:rsid w:val="00C909D4"/>
    <w:rsid w:val="00CA0495"/>
    <w:rsid w:val="00CB154A"/>
    <w:rsid w:val="00D00EFB"/>
    <w:rsid w:val="00D02F80"/>
    <w:rsid w:val="00D471F1"/>
    <w:rsid w:val="00D72C55"/>
    <w:rsid w:val="00DE71B2"/>
    <w:rsid w:val="00DE7D83"/>
    <w:rsid w:val="00E013E1"/>
    <w:rsid w:val="00E01F2F"/>
    <w:rsid w:val="00E1407E"/>
    <w:rsid w:val="00E2463E"/>
    <w:rsid w:val="00E30EA9"/>
    <w:rsid w:val="00E3541F"/>
    <w:rsid w:val="00E91F9B"/>
    <w:rsid w:val="00F61E0E"/>
    <w:rsid w:val="00F649B1"/>
    <w:rsid w:val="00F655EA"/>
    <w:rsid w:val="00FE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3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 Денис Валерьевич</cp:lastModifiedBy>
  <cp:revision>3</cp:revision>
  <dcterms:created xsi:type="dcterms:W3CDTF">2023-05-18T14:03:00Z</dcterms:created>
  <dcterms:modified xsi:type="dcterms:W3CDTF">2023-05-18T14:06:00Z</dcterms:modified>
</cp:coreProperties>
</file>