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УТВЕРЖДЕНО</w:t>
      </w:r>
    </w:p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_______________ № ______</w:t>
      </w:r>
    </w:p>
    <w:p w:rsidR="00692ED1" w:rsidRDefault="00692ED1" w:rsidP="00692ED1">
      <w:pPr>
        <w:ind w:left="5812" w:firstLine="0"/>
        <w:rPr>
          <w:rFonts w:cs="Times New Roman"/>
          <w:szCs w:val="28"/>
        </w:rPr>
      </w:pPr>
    </w:p>
    <w:p w:rsidR="00692ED1" w:rsidRDefault="00692ED1" w:rsidP="00692ED1">
      <w:pPr>
        <w:ind w:left="5103"/>
        <w:rPr>
          <w:rFonts w:cs="Times New Roman"/>
          <w:szCs w:val="28"/>
        </w:rPr>
      </w:pPr>
    </w:p>
    <w:p w:rsidR="00692ED1" w:rsidRPr="006D6B4E" w:rsidRDefault="00692ED1" w:rsidP="00692ED1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>РАСПРЕДЕЛЕНИЕ</w:t>
      </w:r>
    </w:p>
    <w:p w:rsidR="00692ED1" w:rsidRPr="00C71535" w:rsidRDefault="00692ED1" w:rsidP="00692ED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субвенции</w:t>
      </w:r>
      <w:r w:rsidRPr="008B0933">
        <w:rPr>
          <w:rFonts w:cs="Times New Roman"/>
          <w:b/>
          <w:szCs w:val="28"/>
        </w:rPr>
        <w:t xml:space="preserve"> 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</w:t>
      </w:r>
      <w:r>
        <w:rPr>
          <w:rFonts w:cs="Times New Roman"/>
          <w:b/>
          <w:szCs w:val="28"/>
        </w:rPr>
        <w:br/>
      </w:r>
      <w:r w:rsidRPr="008B0933">
        <w:rPr>
          <w:rFonts w:cs="Times New Roman"/>
          <w:b/>
          <w:szCs w:val="28"/>
        </w:rPr>
        <w:t xml:space="preserve">за счет средств федерального бюджета </w:t>
      </w:r>
      <w:r w:rsidRPr="00AC7F4F">
        <w:rPr>
          <w:rFonts w:cs="Times New Roman"/>
          <w:b/>
          <w:szCs w:val="28"/>
        </w:rPr>
        <w:t>между муниципальными образования</w:t>
      </w:r>
      <w:r>
        <w:rPr>
          <w:rFonts w:cs="Times New Roman"/>
          <w:b/>
          <w:szCs w:val="28"/>
        </w:rPr>
        <w:t>ми</w:t>
      </w:r>
      <w:r w:rsidRPr="00AC7F4F">
        <w:rPr>
          <w:rFonts w:cs="Times New Roman"/>
          <w:b/>
          <w:szCs w:val="28"/>
        </w:rPr>
        <w:t xml:space="preserve"> области</w:t>
      </w:r>
      <w:r>
        <w:rPr>
          <w:rFonts w:cs="Times New Roman"/>
          <w:b/>
          <w:szCs w:val="28"/>
        </w:rPr>
        <w:t xml:space="preserve"> на 202</w:t>
      </w:r>
      <w:r w:rsidR="00B048DC">
        <w:rPr>
          <w:rFonts w:cs="Times New Roman"/>
          <w:b/>
          <w:szCs w:val="28"/>
        </w:rPr>
        <w:t>3</w:t>
      </w:r>
      <w:r>
        <w:rPr>
          <w:rFonts w:cs="Times New Roman"/>
          <w:b/>
          <w:szCs w:val="28"/>
        </w:rPr>
        <w:t xml:space="preserve"> год</w:t>
      </w:r>
    </w:p>
    <w:p w:rsidR="00692ED1" w:rsidRPr="006551F6" w:rsidRDefault="00692ED1" w:rsidP="00692ED1">
      <w:pPr>
        <w:ind w:left="5103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2126"/>
      </w:tblGrid>
      <w:tr w:rsidR="00692ED1" w:rsidTr="00F94304">
        <w:tc>
          <w:tcPr>
            <w:tcW w:w="7230" w:type="dxa"/>
          </w:tcPr>
          <w:p w:rsidR="00692ED1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692ED1" w:rsidRPr="00B41268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126" w:type="dxa"/>
          </w:tcPr>
          <w:p w:rsidR="00692ED1" w:rsidRPr="00B41268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Сумма</w:t>
            </w:r>
            <w:r w:rsidRPr="00B41268">
              <w:rPr>
                <w:rFonts w:cs="Times New Roman"/>
                <w:szCs w:val="28"/>
              </w:rPr>
              <w:t xml:space="preserve"> (руб</w:t>
            </w:r>
            <w:r>
              <w:rPr>
                <w:rFonts w:cs="Times New Roman"/>
                <w:szCs w:val="28"/>
              </w:rPr>
              <w:t>лей</w:t>
            </w:r>
            <w:r w:rsidRPr="00B41268">
              <w:rPr>
                <w:rFonts w:cs="Times New Roman"/>
                <w:szCs w:val="28"/>
              </w:rPr>
              <w:t>)</w:t>
            </w:r>
          </w:p>
        </w:tc>
      </w:tr>
      <w:tr w:rsidR="00692ED1" w:rsidTr="00F94304">
        <w:tc>
          <w:tcPr>
            <w:tcW w:w="7230" w:type="dxa"/>
          </w:tcPr>
          <w:p w:rsidR="00692ED1" w:rsidRPr="00B41268" w:rsidRDefault="00692ED1" w:rsidP="00F9430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126" w:type="dxa"/>
          </w:tcPr>
          <w:p w:rsidR="00692ED1" w:rsidRPr="00B41268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61 190 687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Рыбинск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34 043 384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Переславль-Залесский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2 944 685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4 896 591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8 194 637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5 522 333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6 746 039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2 490 362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1 312 4</w:t>
            </w:r>
            <w:bookmarkStart w:id="0" w:name="_GoBack"/>
            <w:r>
              <w:rPr>
                <w:rFonts w:cs="Times New Roman"/>
                <w:szCs w:val="28"/>
              </w:rPr>
              <w:t>8</w:t>
            </w:r>
            <w:bookmarkEnd w:id="0"/>
            <w:r>
              <w:rPr>
                <w:rFonts w:cs="Times New Roman"/>
                <w:szCs w:val="28"/>
              </w:rPr>
              <w:t>9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774 032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2 692 284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2 803 659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1 043 260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856 259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1 329 315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1 918 252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1 379 796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587 777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</w:tcPr>
          <w:p w:rsidR="00692ED1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6 275 659</w:t>
            </w:r>
          </w:p>
        </w:tc>
      </w:tr>
      <w:tr w:rsidR="00692ED1" w:rsidTr="00F94304">
        <w:tc>
          <w:tcPr>
            <w:tcW w:w="7230" w:type="dxa"/>
          </w:tcPr>
          <w:p w:rsidR="00692ED1" w:rsidRDefault="00692ED1" w:rsidP="00F9430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126" w:type="dxa"/>
          </w:tcPr>
          <w:p w:rsidR="00692ED1" w:rsidRPr="00B41268" w:rsidRDefault="00B048DC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147 001 500</w:t>
            </w:r>
          </w:p>
        </w:tc>
      </w:tr>
    </w:tbl>
    <w:p w:rsidR="005E5245" w:rsidRPr="00692ED1" w:rsidRDefault="005E5245" w:rsidP="00692ED1"/>
    <w:sectPr w:rsidR="005E5245" w:rsidRPr="00692ED1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20" w:rsidRDefault="00B84920" w:rsidP="00E30EA9">
      <w:r>
        <w:separator/>
      </w:r>
    </w:p>
  </w:endnote>
  <w:endnote w:type="continuationSeparator" w:id="0">
    <w:p w:rsidR="00B84920" w:rsidRDefault="00B84920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20" w:rsidRDefault="00B84920" w:rsidP="00E30EA9">
      <w:r>
        <w:separator/>
      </w:r>
    </w:p>
  </w:footnote>
  <w:footnote w:type="continuationSeparator" w:id="0">
    <w:p w:rsidR="00B84920" w:rsidRDefault="00B84920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ED1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B84920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6405E"/>
    <w:rsid w:val="001C78DA"/>
    <w:rsid w:val="002306C4"/>
    <w:rsid w:val="00300C01"/>
    <w:rsid w:val="0038047A"/>
    <w:rsid w:val="003A2DCC"/>
    <w:rsid w:val="003A7D0D"/>
    <w:rsid w:val="003D1E8D"/>
    <w:rsid w:val="0040656C"/>
    <w:rsid w:val="004C077F"/>
    <w:rsid w:val="00544401"/>
    <w:rsid w:val="005E5245"/>
    <w:rsid w:val="00692ED1"/>
    <w:rsid w:val="00881CF5"/>
    <w:rsid w:val="00A417AD"/>
    <w:rsid w:val="00A64C68"/>
    <w:rsid w:val="00AA1FB1"/>
    <w:rsid w:val="00AE3646"/>
    <w:rsid w:val="00B048DC"/>
    <w:rsid w:val="00B741BC"/>
    <w:rsid w:val="00B84920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9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9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3</cp:revision>
  <dcterms:created xsi:type="dcterms:W3CDTF">2022-06-10T06:58:00Z</dcterms:created>
  <dcterms:modified xsi:type="dcterms:W3CDTF">2023-01-13T12:33:00Z</dcterms:modified>
</cp:coreProperties>
</file>