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14:paraId="28C2970C" w14:textId="77777777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596C3F3B" w14:textId="77777777"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14:paraId="4C296E51" w14:textId="77777777"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14:paraId="6C79F3C9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1D8A6879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61D6A693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02C12D39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47F092B0" w14:textId="2702860B"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3617DD">
        <w:rPr>
          <w:rFonts w:cs="Times New Roman"/>
          <w:szCs w:val="28"/>
        </w:rPr>
        <w:t>еления Ярославской области от 13</w:t>
      </w:r>
      <w:r w:rsidR="00E340A0">
        <w:rPr>
          <w:rFonts w:cs="Times New Roman"/>
          <w:szCs w:val="28"/>
        </w:rPr>
        <w:t>.</w:t>
      </w:r>
      <w:r w:rsidR="003617DD">
        <w:rPr>
          <w:rFonts w:cs="Times New Roman"/>
          <w:szCs w:val="28"/>
        </w:rPr>
        <w:t>05</w:t>
      </w:r>
      <w:r w:rsidR="00E340A0">
        <w:rPr>
          <w:rFonts w:cs="Times New Roman"/>
          <w:szCs w:val="28"/>
        </w:rPr>
        <w:t>.201</w:t>
      </w:r>
      <w:r w:rsidR="003617DD">
        <w:rPr>
          <w:rFonts w:cs="Times New Roman"/>
          <w:szCs w:val="28"/>
        </w:rPr>
        <w:t>4</w:t>
      </w:r>
      <w:r w:rsidR="0008589B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3617DD">
        <w:rPr>
          <w:rFonts w:cs="Times New Roman"/>
          <w:szCs w:val="28"/>
        </w:rPr>
        <w:t>27</w:t>
      </w:r>
      <w:r w:rsidR="00E340A0">
        <w:rPr>
          <w:rFonts w:cs="Times New Roman"/>
          <w:szCs w:val="28"/>
        </w:rPr>
        <w:t>-1</w:t>
      </w:r>
      <w:r w:rsidR="003617DD">
        <w:rPr>
          <w:rFonts w:cs="Times New Roman"/>
          <w:szCs w:val="28"/>
        </w:rPr>
        <w:t>4</w:t>
      </w:r>
    </w:p>
    <w:p w14:paraId="73383F81" w14:textId="77777777"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14:paraId="4FE93957" w14:textId="77777777"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14:paraId="414993A6" w14:textId="77777777" w:rsidR="00F0158F" w:rsidRDefault="00F0158F" w:rsidP="00F0158F">
      <w:pPr>
        <w:ind w:firstLine="0"/>
        <w:jc w:val="both"/>
      </w:pPr>
      <w:r>
        <w:t>МИНИСТЕРСТВО ТРУДА И СОЦИАЛЬНОЙ ПОДДЕРЖКИ НАСЕЛЕНИЯ ЯРОСЛАВСКОЙ ОБЛАСТИ ПРИКАЗЫВАЕТ:</w:t>
      </w:r>
    </w:p>
    <w:p w14:paraId="3EB2275D" w14:textId="2002331F" w:rsidR="00356EF0" w:rsidRDefault="00901849" w:rsidP="00485A30">
      <w:pPr>
        <w:autoSpaceDE w:val="0"/>
        <w:autoSpaceDN w:val="0"/>
        <w:adjustRightInd w:val="0"/>
        <w:jc w:val="both"/>
      </w:pPr>
      <w:r>
        <w:t>1.</w:t>
      </w:r>
      <w:r w:rsidR="00AF62B9">
        <w:t> </w:t>
      </w:r>
      <w:r w:rsidR="00356EF0" w:rsidRPr="00356EF0">
        <w:t>Внести в приказ департамента труда и социальной поддержки на</w:t>
      </w:r>
      <w:r w:rsidR="003F7BCC">
        <w:t>селения Ярославской области от 13</w:t>
      </w:r>
      <w:r w:rsidR="00356EF0" w:rsidRPr="00356EF0">
        <w:t>.</w:t>
      </w:r>
      <w:r w:rsidR="003F7BCC">
        <w:t>05</w:t>
      </w:r>
      <w:r w:rsidR="00356EF0" w:rsidRPr="00356EF0">
        <w:t>.201</w:t>
      </w:r>
      <w:r w:rsidR="003F7BCC">
        <w:t>4</w:t>
      </w:r>
      <w:r w:rsidR="00356EF0" w:rsidRPr="00356EF0">
        <w:t xml:space="preserve"> № </w:t>
      </w:r>
      <w:r w:rsidR="003F7BCC">
        <w:t>27</w:t>
      </w:r>
      <w:r w:rsidR="00356EF0" w:rsidRPr="00356EF0">
        <w:t>-1</w:t>
      </w:r>
      <w:r w:rsidR="003F7BCC">
        <w:t>4</w:t>
      </w:r>
      <w:r w:rsidR="00356EF0" w:rsidRPr="00356EF0">
        <w:t xml:space="preserve"> «</w:t>
      </w:r>
      <w:r w:rsidR="003F6A08" w:rsidRPr="006E40D7">
        <w:rPr>
          <w:szCs w:val="28"/>
        </w:rPr>
        <w:t xml:space="preserve">Об утверждении Административного регламента предоставления государственной услуги по организации предоставления ежегодной денежной выплаты и о признании </w:t>
      </w:r>
      <w:proofErr w:type="gramStart"/>
      <w:r w:rsidR="003F6A08" w:rsidRPr="006E40D7">
        <w:rPr>
          <w:szCs w:val="28"/>
        </w:rPr>
        <w:t>утратившим</w:t>
      </w:r>
      <w:proofErr w:type="gramEnd"/>
      <w:r w:rsidR="003F6A08" w:rsidRPr="006E40D7">
        <w:rPr>
          <w:szCs w:val="28"/>
        </w:rPr>
        <w:t xml:space="preserve"> силу приказа департамента труда и социальной поддержки населения Ярославской области от 27.06.2012</w:t>
      </w:r>
      <w:r w:rsidR="003F6A08">
        <w:rPr>
          <w:szCs w:val="28"/>
        </w:rPr>
        <w:t xml:space="preserve"> № </w:t>
      </w:r>
      <w:r w:rsidR="003F6A08" w:rsidRPr="006E40D7">
        <w:rPr>
          <w:szCs w:val="28"/>
        </w:rPr>
        <w:t>42-12</w:t>
      </w:r>
      <w:r w:rsidR="00356EF0">
        <w:t xml:space="preserve">» </w:t>
      </w:r>
      <w:r w:rsidR="00356EF0" w:rsidRPr="00356EF0">
        <w:t>следующие изменения:</w:t>
      </w:r>
    </w:p>
    <w:p w14:paraId="539CEF61" w14:textId="50C442AC" w:rsidR="000840FF" w:rsidRDefault="00356EF0" w:rsidP="00485A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>1.1</w:t>
      </w:r>
      <w:r w:rsidR="0008589B">
        <w:t>.</w:t>
      </w:r>
      <w:r w:rsidR="0008589B">
        <w:rPr>
          <w:rFonts w:cs="Times New Roman"/>
          <w:szCs w:val="28"/>
        </w:rPr>
        <w:t> </w:t>
      </w:r>
      <w:r w:rsidR="00663947">
        <w:rPr>
          <w:rFonts w:cs="Times New Roman"/>
          <w:szCs w:val="28"/>
        </w:rPr>
        <w:t>В а</w:t>
      </w:r>
      <w:r w:rsidR="00A36FBC">
        <w:rPr>
          <w:rFonts w:cs="Times New Roman"/>
          <w:szCs w:val="28"/>
        </w:rPr>
        <w:t>бзац</w:t>
      </w:r>
      <w:r w:rsidR="00663947">
        <w:rPr>
          <w:rFonts w:cs="Times New Roman"/>
          <w:szCs w:val="28"/>
        </w:rPr>
        <w:t>е</w:t>
      </w:r>
      <w:r w:rsidR="00A36FBC">
        <w:rPr>
          <w:rFonts w:cs="Times New Roman"/>
          <w:szCs w:val="28"/>
        </w:rPr>
        <w:t xml:space="preserve"> второ</w:t>
      </w:r>
      <w:r w:rsidR="00663947">
        <w:rPr>
          <w:rFonts w:cs="Times New Roman"/>
          <w:szCs w:val="28"/>
        </w:rPr>
        <w:t>м</w:t>
      </w:r>
      <w:r w:rsidR="00A36FBC">
        <w:rPr>
          <w:rFonts w:cs="Times New Roman"/>
          <w:szCs w:val="28"/>
        </w:rPr>
        <w:t xml:space="preserve"> п</w:t>
      </w:r>
      <w:r w:rsidRPr="00356EF0">
        <w:rPr>
          <w:rFonts w:cs="Times New Roman"/>
          <w:szCs w:val="28"/>
        </w:rPr>
        <w:t>ункт</w:t>
      </w:r>
      <w:r w:rsidR="00A36FBC">
        <w:rPr>
          <w:rFonts w:cs="Times New Roman"/>
          <w:szCs w:val="28"/>
        </w:rPr>
        <w:t>а</w:t>
      </w:r>
      <w:r w:rsidRPr="00356EF0">
        <w:rPr>
          <w:rFonts w:cs="Times New Roman"/>
          <w:szCs w:val="28"/>
        </w:rPr>
        <w:t xml:space="preserve"> 2 </w:t>
      </w:r>
      <w:r w:rsidR="00663947">
        <w:rPr>
          <w:rFonts w:cs="Times New Roman"/>
          <w:szCs w:val="28"/>
        </w:rPr>
        <w:t xml:space="preserve">слова «заместителя директора департамента» </w:t>
      </w:r>
      <w:r w:rsidR="00663947" w:rsidRPr="00356EF0">
        <w:rPr>
          <w:rFonts w:cs="Times New Roman"/>
          <w:szCs w:val="28"/>
        </w:rPr>
        <w:t xml:space="preserve">заменить словами </w:t>
      </w:r>
      <w:r w:rsidR="00663947">
        <w:rPr>
          <w:rFonts w:cs="Times New Roman"/>
          <w:szCs w:val="28"/>
        </w:rPr>
        <w:t xml:space="preserve">«первого заместителя </w:t>
      </w:r>
      <w:r w:rsidR="00663947">
        <w:rPr>
          <w:rFonts w:cs="Times New Roman"/>
          <w:szCs w:val="28"/>
        </w:rPr>
        <w:t>министра труда и социальной поддержки населения Ярославской области</w:t>
      </w:r>
      <w:r w:rsidR="00663947">
        <w:rPr>
          <w:rFonts w:cs="Times New Roman"/>
          <w:szCs w:val="28"/>
        </w:rPr>
        <w:t>».</w:t>
      </w:r>
    </w:p>
    <w:p w14:paraId="58C9CA27" w14:textId="1CD8AA46" w:rsidR="00356EF0" w:rsidRDefault="00356EF0" w:rsidP="00667A16">
      <w:pPr>
        <w:tabs>
          <w:tab w:val="center" w:pos="9356"/>
        </w:tabs>
        <w:snapToGrid w:val="0"/>
        <w:jc w:val="both"/>
      </w:pPr>
      <w:r>
        <w:rPr>
          <w:rFonts w:cs="Times New Roman"/>
          <w:szCs w:val="28"/>
        </w:rPr>
        <w:t>1.2.</w:t>
      </w:r>
      <w:r w:rsidR="00AF62B9">
        <w:rPr>
          <w:rFonts w:cs="Times New Roman"/>
          <w:szCs w:val="28"/>
        </w:rPr>
        <w:t> </w:t>
      </w:r>
      <w:r w:rsidR="0008589B">
        <w:t>В</w:t>
      </w:r>
      <w:r w:rsidR="00667A16" w:rsidRPr="00667A16">
        <w:rPr>
          <w:szCs w:val="28"/>
        </w:rPr>
        <w:t xml:space="preserve"> </w:t>
      </w:r>
      <w:r w:rsidR="00667A16">
        <w:rPr>
          <w:szCs w:val="28"/>
        </w:rPr>
        <w:t>А</w:t>
      </w:r>
      <w:r w:rsidR="00667A16" w:rsidRPr="004A4C0D">
        <w:rPr>
          <w:szCs w:val="28"/>
        </w:rPr>
        <w:t>дминистративный регламент</w:t>
      </w:r>
      <w:r w:rsidR="00667A16">
        <w:rPr>
          <w:szCs w:val="28"/>
        </w:rPr>
        <w:t xml:space="preserve"> </w:t>
      </w:r>
      <w:r w:rsidR="00667A16" w:rsidRPr="004A4C0D">
        <w:rPr>
          <w:szCs w:val="28"/>
        </w:rPr>
        <w:t xml:space="preserve">предоставления государственной услуги </w:t>
      </w:r>
      <w:r w:rsidR="00667A16" w:rsidRPr="004A4C0D">
        <w:rPr>
          <w:bCs/>
          <w:szCs w:val="28"/>
        </w:rPr>
        <w:t>по организации предоставления  ежегодной денежной выплаты</w:t>
      </w:r>
      <w:r w:rsidR="00667A16">
        <w:rPr>
          <w:bCs/>
          <w:szCs w:val="28"/>
        </w:rPr>
        <w:t xml:space="preserve">, </w:t>
      </w:r>
      <w:bookmarkStart w:id="0" w:name="_GoBack"/>
      <w:bookmarkEnd w:id="0"/>
      <w:r w:rsidRPr="00356EF0">
        <w:t>утвержденный приказом, внести изменения согласно приложению.</w:t>
      </w:r>
    </w:p>
    <w:p w14:paraId="505D1488" w14:textId="157A0188" w:rsidR="00111465" w:rsidRDefault="00356EF0" w:rsidP="00667A16">
      <w:pPr>
        <w:spacing w:after="1" w:line="280" w:lineRule="atLeast"/>
        <w:jc w:val="both"/>
      </w:pPr>
      <w:r>
        <w:t>2</w:t>
      </w:r>
      <w:r w:rsidR="0008589B">
        <w:t>. </w:t>
      </w:r>
      <w:r w:rsidR="00DD6DEE">
        <w:t>Приказ вступает в силу</w:t>
      </w:r>
      <w:r w:rsidR="00100EB0">
        <w:t xml:space="preserve"> </w:t>
      </w:r>
      <w:r w:rsidR="00111465">
        <w:t>через 10 дней после</w:t>
      </w:r>
      <w:r w:rsidR="00353FC0">
        <w:t xml:space="preserve"> его официального опубликования</w:t>
      </w:r>
      <w:r w:rsidR="00EC01B0">
        <w:t>.</w:t>
      </w:r>
    </w:p>
    <w:p w14:paraId="1DE9817F" w14:textId="77777777" w:rsidR="00F0158F" w:rsidRDefault="00F0158F" w:rsidP="00111465">
      <w:pPr>
        <w:spacing w:after="1" w:line="280" w:lineRule="atLeast"/>
        <w:jc w:val="both"/>
      </w:pPr>
    </w:p>
    <w:p w14:paraId="2219A1AE" w14:textId="77777777" w:rsidR="00F0158F" w:rsidRDefault="00F0158F" w:rsidP="00111465">
      <w:pPr>
        <w:spacing w:after="1" w:line="280" w:lineRule="atLeast"/>
        <w:jc w:val="both"/>
        <w:rPr>
          <w:rFonts w:cs="Times New Roman"/>
          <w:szCs w:val="28"/>
        </w:rPr>
      </w:pPr>
    </w:p>
    <w:p w14:paraId="4C5C610F" w14:textId="77777777" w:rsidR="00210FEB" w:rsidRDefault="00210FEB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0158F" w14:paraId="5EB25257" w14:textId="77777777" w:rsidTr="00491C24">
        <w:tc>
          <w:tcPr>
            <w:tcW w:w="4785" w:type="dxa"/>
          </w:tcPr>
          <w:p w14:paraId="0F0455EB" w14:textId="77777777" w:rsidR="00F0158F" w:rsidRDefault="00F0158F" w:rsidP="00491C24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Министр труда и социальной</w:t>
            </w:r>
          </w:p>
          <w:p w14:paraId="3460C734" w14:textId="77777777" w:rsidR="00F0158F" w:rsidRDefault="00F0158F" w:rsidP="00491C24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поддержки населения </w:t>
            </w:r>
          </w:p>
          <w:p w14:paraId="7FC6DD85" w14:textId="77777777" w:rsidR="00F0158F" w:rsidRDefault="00F0158F" w:rsidP="00491C24">
            <w:pPr>
              <w:ind w:firstLine="0"/>
            </w:pPr>
            <w:r>
              <w:rPr>
                <w:rFonts w:cs="Times New Roman"/>
                <w:szCs w:val="28"/>
              </w:rPr>
              <w:t>Ярославской области</w:t>
            </w:r>
          </w:p>
        </w:tc>
        <w:tc>
          <w:tcPr>
            <w:tcW w:w="4785" w:type="dxa"/>
            <w:vAlign w:val="bottom"/>
          </w:tcPr>
          <w:p w14:paraId="0B2D2A09" w14:textId="77777777" w:rsidR="00F0158F" w:rsidRDefault="00F0158F" w:rsidP="00491C24">
            <w:pPr>
              <w:tabs>
                <w:tab w:val="right" w:pos="8931"/>
              </w:tabs>
              <w:ind w:firstLine="0"/>
              <w:jc w:val="right"/>
            </w:pPr>
            <w:r w:rsidRPr="00C61283">
              <w:t>Н.Л. Биочино</w:t>
            </w:r>
          </w:p>
        </w:tc>
      </w:tr>
    </w:tbl>
    <w:p w14:paraId="7A0DC0D9" w14:textId="77777777" w:rsidR="00695B61" w:rsidRDefault="00695B61" w:rsidP="0066394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sectPr w:rsidR="00695B61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B20B34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9C0C0" w14:textId="77777777" w:rsidR="000A6A71" w:rsidRDefault="000A6A71">
      <w:r>
        <w:separator/>
      </w:r>
    </w:p>
  </w:endnote>
  <w:endnote w:type="continuationSeparator" w:id="0">
    <w:p w14:paraId="0EC4FA97" w14:textId="77777777" w:rsidR="000A6A71" w:rsidRDefault="000A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9BDA7" w14:textId="77777777" w:rsidR="00810833" w:rsidRDefault="000A6A7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3B79A" w14:textId="77777777" w:rsidR="00810833" w:rsidRDefault="000A6A7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92BFC" w14:textId="77777777" w:rsidR="00810833" w:rsidRDefault="000A6A7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472EA5" w14:textId="77777777" w:rsidR="000A6A71" w:rsidRDefault="000A6A71">
      <w:r>
        <w:separator/>
      </w:r>
    </w:p>
  </w:footnote>
  <w:footnote w:type="continuationSeparator" w:id="0">
    <w:p w14:paraId="63D596D4" w14:textId="77777777" w:rsidR="000A6A71" w:rsidRDefault="000A6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E2591" w14:textId="77777777" w:rsidR="00810833" w:rsidRDefault="000A6A7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D50B5" w14:textId="77777777"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663947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A7DB8" w14:textId="77777777" w:rsidR="00810833" w:rsidRDefault="000A6A71">
    <w:pPr>
      <w:pStyle w:val="a8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">
    <w15:presenceInfo w15:providerId="None" w15:userId="Коробо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3F21"/>
    <w:rsid w:val="00017F79"/>
    <w:rsid w:val="00065B9F"/>
    <w:rsid w:val="00075B20"/>
    <w:rsid w:val="000840FF"/>
    <w:rsid w:val="0008589B"/>
    <w:rsid w:val="00093863"/>
    <w:rsid w:val="000A6A71"/>
    <w:rsid w:val="000C0106"/>
    <w:rsid w:val="000C3077"/>
    <w:rsid w:val="000D2197"/>
    <w:rsid w:val="000D26CE"/>
    <w:rsid w:val="000F5243"/>
    <w:rsid w:val="00100EB0"/>
    <w:rsid w:val="00103DC8"/>
    <w:rsid w:val="00111465"/>
    <w:rsid w:val="00120DF6"/>
    <w:rsid w:val="00131941"/>
    <w:rsid w:val="00185E93"/>
    <w:rsid w:val="001A1989"/>
    <w:rsid w:val="001A2245"/>
    <w:rsid w:val="001B3AD5"/>
    <w:rsid w:val="001C78DA"/>
    <w:rsid w:val="001E08EB"/>
    <w:rsid w:val="00210FEB"/>
    <w:rsid w:val="00220FC4"/>
    <w:rsid w:val="002306C4"/>
    <w:rsid w:val="00233664"/>
    <w:rsid w:val="00245805"/>
    <w:rsid w:val="002743FF"/>
    <w:rsid w:val="00296376"/>
    <w:rsid w:val="002A4A90"/>
    <w:rsid w:val="002D4D17"/>
    <w:rsid w:val="00300745"/>
    <w:rsid w:val="00302FFC"/>
    <w:rsid w:val="0032292E"/>
    <w:rsid w:val="0034017A"/>
    <w:rsid w:val="00353FC0"/>
    <w:rsid w:val="00356EF0"/>
    <w:rsid w:val="003617DD"/>
    <w:rsid w:val="003A2DCC"/>
    <w:rsid w:val="003D1E8D"/>
    <w:rsid w:val="003D366C"/>
    <w:rsid w:val="003F6A08"/>
    <w:rsid w:val="003F7BCC"/>
    <w:rsid w:val="00400F18"/>
    <w:rsid w:val="0040656C"/>
    <w:rsid w:val="004066AC"/>
    <w:rsid w:val="004168C5"/>
    <w:rsid w:val="00420047"/>
    <w:rsid w:val="004221D9"/>
    <w:rsid w:val="0043223D"/>
    <w:rsid w:val="00432FA6"/>
    <w:rsid w:val="004603E6"/>
    <w:rsid w:val="004769AC"/>
    <w:rsid w:val="00485A30"/>
    <w:rsid w:val="004A47C7"/>
    <w:rsid w:val="004B4373"/>
    <w:rsid w:val="004C039B"/>
    <w:rsid w:val="004D2812"/>
    <w:rsid w:val="004F4E3D"/>
    <w:rsid w:val="00507DD9"/>
    <w:rsid w:val="00566889"/>
    <w:rsid w:val="00573263"/>
    <w:rsid w:val="00580623"/>
    <w:rsid w:val="00591291"/>
    <w:rsid w:val="00594143"/>
    <w:rsid w:val="00595D50"/>
    <w:rsid w:val="005D5CEE"/>
    <w:rsid w:val="005E2A30"/>
    <w:rsid w:val="006077CE"/>
    <w:rsid w:val="00640287"/>
    <w:rsid w:val="006409C4"/>
    <w:rsid w:val="00663947"/>
    <w:rsid w:val="00667A16"/>
    <w:rsid w:val="00680354"/>
    <w:rsid w:val="006951B0"/>
    <w:rsid w:val="00695B61"/>
    <w:rsid w:val="006A6631"/>
    <w:rsid w:val="006C0CB7"/>
    <w:rsid w:val="006C7B3A"/>
    <w:rsid w:val="006D10C6"/>
    <w:rsid w:val="006F1BDF"/>
    <w:rsid w:val="006F624B"/>
    <w:rsid w:val="00746BEB"/>
    <w:rsid w:val="00763725"/>
    <w:rsid w:val="00786AE4"/>
    <w:rsid w:val="00797D6D"/>
    <w:rsid w:val="007D0369"/>
    <w:rsid w:val="007D4DC8"/>
    <w:rsid w:val="007E603F"/>
    <w:rsid w:val="007F2549"/>
    <w:rsid w:val="008238A5"/>
    <w:rsid w:val="00825ED1"/>
    <w:rsid w:val="00851E12"/>
    <w:rsid w:val="00851F94"/>
    <w:rsid w:val="00854361"/>
    <w:rsid w:val="008637B0"/>
    <w:rsid w:val="00874CB6"/>
    <w:rsid w:val="0087570D"/>
    <w:rsid w:val="008A3D16"/>
    <w:rsid w:val="008B0784"/>
    <w:rsid w:val="008D636F"/>
    <w:rsid w:val="008F0053"/>
    <w:rsid w:val="008F79C3"/>
    <w:rsid w:val="00901849"/>
    <w:rsid w:val="009347BE"/>
    <w:rsid w:val="00977B87"/>
    <w:rsid w:val="00981334"/>
    <w:rsid w:val="0098660C"/>
    <w:rsid w:val="009C7BA9"/>
    <w:rsid w:val="009F6012"/>
    <w:rsid w:val="00A02A6F"/>
    <w:rsid w:val="00A15AA7"/>
    <w:rsid w:val="00A30FE5"/>
    <w:rsid w:val="00A3583C"/>
    <w:rsid w:val="00A36FBC"/>
    <w:rsid w:val="00A506CA"/>
    <w:rsid w:val="00A9323D"/>
    <w:rsid w:val="00AF62B9"/>
    <w:rsid w:val="00AF6559"/>
    <w:rsid w:val="00B23574"/>
    <w:rsid w:val="00B4008B"/>
    <w:rsid w:val="00B57B46"/>
    <w:rsid w:val="00B615F9"/>
    <w:rsid w:val="00B742A9"/>
    <w:rsid w:val="00B837EF"/>
    <w:rsid w:val="00B86F74"/>
    <w:rsid w:val="00B97A0A"/>
    <w:rsid w:val="00BB1812"/>
    <w:rsid w:val="00BF36DF"/>
    <w:rsid w:val="00C07A66"/>
    <w:rsid w:val="00C107C8"/>
    <w:rsid w:val="00C43D90"/>
    <w:rsid w:val="00C5216F"/>
    <w:rsid w:val="00C569FC"/>
    <w:rsid w:val="00C74138"/>
    <w:rsid w:val="00C8425C"/>
    <w:rsid w:val="00C8630F"/>
    <w:rsid w:val="00C87012"/>
    <w:rsid w:val="00CB3A70"/>
    <w:rsid w:val="00CB4FFF"/>
    <w:rsid w:val="00CD05CD"/>
    <w:rsid w:val="00CD70B7"/>
    <w:rsid w:val="00CE3ACC"/>
    <w:rsid w:val="00D001BB"/>
    <w:rsid w:val="00D00EFB"/>
    <w:rsid w:val="00D13DA3"/>
    <w:rsid w:val="00D2550B"/>
    <w:rsid w:val="00D32ABC"/>
    <w:rsid w:val="00D3592A"/>
    <w:rsid w:val="00D96BBB"/>
    <w:rsid w:val="00DD43B0"/>
    <w:rsid w:val="00DD6DEE"/>
    <w:rsid w:val="00E02FCF"/>
    <w:rsid w:val="00E03D4F"/>
    <w:rsid w:val="00E048F0"/>
    <w:rsid w:val="00E1407E"/>
    <w:rsid w:val="00E209BF"/>
    <w:rsid w:val="00E340A0"/>
    <w:rsid w:val="00E43D94"/>
    <w:rsid w:val="00E56E53"/>
    <w:rsid w:val="00E90288"/>
    <w:rsid w:val="00E90F6E"/>
    <w:rsid w:val="00E92D9E"/>
    <w:rsid w:val="00E92FF8"/>
    <w:rsid w:val="00EA1366"/>
    <w:rsid w:val="00EA7188"/>
    <w:rsid w:val="00EB1028"/>
    <w:rsid w:val="00EB1949"/>
    <w:rsid w:val="00EB1B2C"/>
    <w:rsid w:val="00EB21A8"/>
    <w:rsid w:val="00EC01B0"/>
    <w:rsid w:val="00EC1649"/>
    <w:rsid w:val="00EE4D49"/>
    <w:rsid w:val="00EE6B47"/>
    <w:rsid w:val="00F0158F"/>
    <w:rsid w:val="00F07A81"/>
    <w:rsid w:val="00F10F5E"/>
    <w:rsid w:val="00F567FB"/>
    <w:rsid w:val="00F854DA"/>
    <w:rsid w:val="00F85F29"/>
    <w:rsid w:val="00F96FFB"/>
    <w:rsid w:val="00FD2088"/>
    <w:rsid w:val="00FD51D7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243B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1">
    <w:name w:val="Revision"/>
    <w:hidden/>
    <w:uiPriority w:val="99"/>
    <w:semiHidden/>
    <w:rsid w:val="00825ED1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1">
    <w:name w:val="Revision"/>
    <w:hidden/>
    <w:uiPriority w:val="99"/>
    <w:semiHidden/>
    <w:rsid w:val="00825ED1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393CA-45E6-4A2F-BA60-0BB8F6683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Федотова Елена Ивановна</cp:lastModifiedBy>
  <cp:revision>15</cp:revision>
  <cp:lastPrinted>2021-09-28T13:41:00Z</cp:lastPrinted>
  <dcterms:created xsi:type="dcterms:W3CDTF">2023-09-28T11:29:00Z</dcterms:created>
  <dcterms:modified xsi:type="dcterms:W3CDTF">2023-12-09T09:30:00Z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