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74F02">
        <w:rPr>
          <w:rFonts w:cs="Times New Roman"/>
          <w:szCs w:val="28"/>
        </w:rPr>
        <w:t>О</w:t>
      </w:r>
      <w:r w:rsidR="00753E19">
        <w:rPr>
          <w:rFonts w:cs="Times New Roman"/>
          <w:szCs w:val="28"/>
        </w:rPr>
        <w:t xml:space="preserve">б утверждении Административного регламента и признании </w:t>
      </w:r>
      <w:proofErr w:type="gramStart"/>
      <w:r w:rsidR="00753E19">
        <w:rPr>
          <w:rFonts w:cs="Times New Roman"/>
          <w:szCs w:val="28"/>
        </w:rPr>
        <w:t>утратившими</w:t>
      </w:r>
      <w:proofErr w:type="gramEnd"/>
      <w:r w:rsidR="00753E19">
        <w:rPr>
          <w:rFonts w:cs="Times New Roman"/>
          <w:szCs w:val="28"/>
        </w:rPr>
        <w:t xml:space="preserve"> силу отдельных </w:t>
      </w:r>
      <w:r w:rsidR="00974F02">
        <w:rPr>
          <w:rFonts w:cs="Times New Roman"/>
          <w:szCs w:val="28"/>
        </w:rPr>
        <w:t>приказ</w:t>
      </w:r>
      <w:r w:rsidR="00753E19">
        <w:rPr>
          <w:rFonts w:cs="Times New Roman"/>
          <w:szCs w:val="28"/>
        </w:rPr>
        <w:t>ов</w:t>
      </w:r>
      <w:r w:rsidR="00974F02">
        <w:rPr>
          <w:rFonts w:cs="Times New Roman"/>
          <w:szCs w:val="28"/>
        </w:rPr>
        <w:t xml:space="preserve"> департамента труда и социальной поддержки </w:t>
      </w:r>
      <w:r w:rsidR="00342412">
        <w:rPr>
          <w:rFonts w:cs="Times New Roman"/>
          <w:szCs w:val="28"/>
        </w:rPr>
        <w:t xml:space="preserve">населения Ярославской области </w:t>
      </w:r>
      <w:r w:rsidR="00974F0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D60E79" w:rsidRPr="00D60E79" w:rsidRDefault="00D60E79" w:rsidP="00D60E7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60E79">
        <w:rPr>
          <w:rFonts w:cs="Times New Roman"/>
          <w:szCs w:val="28"/>
        </w:rPr>
        <w:t xml:space="preserve">В  соответствии   с   Федеральным  законом  от  27 июля 2010 года № 210-ФЗ «Об организации предоставления государственных и муниципальных услуг», постановлением Правительства области от 03.05.2011 № 340-п «О разработке и утверждении административных регламентов предоставления государственных услуг» </w:t>
      </w:r>
    </w:p>
    <w:p w:rsidR="00D60E79" w:rsidRDefault="00D60E79" w:rsidP="00D60E7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 w:rsidRPr="00D60E79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E3395A" w:rsidRPr="00E3395A" w:rsidRDefault="00753E19" w:rsidP="00E3395A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1. Утвердить</w:t>
      </w:r>
      <w:r w:rsidR="00E3395A">
        <w:rPr>
          <w:szCs w:val="28"/>
        </w:rPr>
        <w:t xml:space="preserve"> </w:t>
      </w:r>
      <w:r w:rsidR="00342412">
        <w:rPr>
          <w:szCs w:val="28"/>
        </w:rPr>
        <w:t xml:space="preserve">прилагаемый </w:t>
      </w:r>
      <w:r w:rsidR="00E3395A">
        <w:rPr>
          <w:szCs w:val="28"/>
        </w:rPr>
        <w:t>Административн</w:t>
      </w:r>
      <w:r>
        <w:rPr>
          <w:szCs w:val="28"/>
        </w:rPr>
        <w:t>ый</w:t>
      </w:r>
      <w:r w:rsidR="00E3395A" w:rsidRPr="00E3395A">
        <w:rPr>
          <w:szCs w:val="28"/>
        </w:rPr>
        <w:t xml:space="preserve"> регламент </w:t>
      </w:r>
      <w:r>
        <w:rPr>
          <w:szCs w:val="28"/>
        </w:rPr>
        <w:t>п</w:t>
      </w:r>
      <w:r w:rsidR="00E3395A" w:rsidRPr="00E3395A">
        <w:rPr>
          <w:szCs w:val="28"/>
        </w:rPr>
        <w:t>редоставления государственной</w:t>
      </w:r>
      <w:r>
        <w:rPr>
          <w:szCs w:val="28"/>
        </w:rPr>
        <w:t xml:space="preserve"> услуги </w:t>
      </w:r>
      <w:r w:rsidR="00E3395A" w:rsidRPr="00E3395A">
        <w:rPr>
          <w:szCs w:val="28"/>
        </w:rPr>
        <w:t xml:space="preserve"> </w:t>
      </w:r>
      <w:r>
        <w:rPr>
          <w:szCs w:val="28"/>
        </w:rPr>
        <w:t>«Установление</w:t>
      </w:r>
      <w:r w:rsidR="00E3395A" w:rsidRPr="00E3395A">
        <w:rPr>
          <w:szCs w:val="28"/>
        </w:rPr>
        <w:t xml:space="preserve">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</w:t>
      </w:r>
      <w:r w:rsidR="00E3395A">
        <w:rPr>
          <w:szCs w:val="28"/>
        </w:rPr>
        <w:t>».</w:t>
      </w:r>
    </w:p>
    <w:p w:rsidR="00753E19" w:rsidRDefault="00E3395A" w:rsidP="00D60E7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D60E79" w:rsidRPr="00D60E79">
        <w:rPr>
          <w:rFonts w:cs="Times New Roman"/>
          <w:szCs w:val="28"/>
        </w:rPr>
        <w:t xml:space="preserve">. </w:t>
      </w:r>
      <w:r w:rsidR="00753E19">
        <w:rPr>
          <w:rFonts w:cs="Times New Roman"/>
          <w:szCs w:val="28"/>
        </w:rPr>
        <w:t>Признать утратившими силу</w:t>
      </w:r>
      <w:r w:rsidR="00342412">
        <w:rPr>
          <w:rFonts w:cs="Times New Roman"/>
          <w:szCs w:val="28"/>
        </w:rPr>
        <w:t xml:space="preserve"> следующие приказы департамента труда и социальной поддержки населения Ярославской области</w:t>
      </w:r>
      <w:r w:rsidR="00753E19" w:rsidRPr="00753E19">
        <w:rPr>
          <w:rFonts w:cs="Times New Roman"/>
          <w:szCs w:val="28"/>
        </w:rPr>
        <w:t>:</w:t>
      </w:r>
    </w:p>
    <w:p w:rsidR="00D60E79" w:rsidRDefault="00753E19" w:rsidP="00D60E7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D60E79" w:rsidRPr="00D60E7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 03.02.2014 №</w:t>
      </w:r>
      <w:r w:rsidRPr="00753E19">
        <w:rPr>
          <w:rFonts w:cs="Times New Roman"/>
          <w:szCs w:val="28"/>
        </w:rPr>
        <w:t xml:space="preserve"> 6-14 </w:t>
      </w:r>
      <w:r>
        <w:rPr>
          <w:rFonts w:cs="Times New Roman"/>
          <w:szCs w:val="28"/>
        </w:rPr>
        <w:t>«</w:t>
      </w:r>
      <w:r w:rsidRPr="00753E19">
        <w:rPr>
          <w:rFonts w:cs="Times New Roman"/>
          <w:szCs w:val="28"/>
        </w:rPr>
        <w:t>Об утверждении Административного регламента предоставления государственной услуги по выдаче удостоверений многоде</w:t>
      </w:r>
      <w:r>
        <w:rPr>
          <w:rFonts w:cs="Times New Roman"/>
          <w:szCs w:val="28"/>
        </w:rPr>
        <w:t>тным семьям Ярославской области»</w:t>
      </w:r>
      <w:r w:rsidRPr="00753E19">
        <w:rPr>
          <w:rFonts w:cs="Times New Roman"/>
          <w:szCs w:val="28"/>
        </w:rPr>
        <w:t>;</w:t>
      </w:r>
    </w:p>
    <w:p w:rsidR="00753E19" w:rsidRDefault="00753E19" w:rsidP="00753E1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03.06.2014 № 34-14 «</w:t>
      </w:r>
      <w:r w:rsidRPr="00753E1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>
        <w:rPr>
          <w:rFonts w:cs="Times New Roman"/>
          <w:szCs w:val="28"/>
        </w:rPr>
        <w:t>славской области от 03.02.2014 №</w:t>
      </w:r>
      <w:r w:rsidRPr="00753E19">
        <w:rPr>
          <w:rFonts w:cs="Times New Roman"/>
          <w:szCs w:val="28"/>
        </w:rPr>
        <w:t xml:space="preserve"> 6</w:t>
      </w:r>
      <w:r>
        <w:rPr>
          <w:rFonts w:cs="Times New Roman"/>
          <w:szCs w:val="28"/>
        </w:rPr>
        <w:t>-14»</w:t>
      </w:r>
      <w:r w:rsidRPr="00753E19">
        <w:rPr>
          <w:rFonts w:cs="Times New Roman"/>
          <w:szCs w:val="28"/>
        </w:rPr>
        <w:t>;</w:t>
      </w:r>
    </w:p>
    <w:p w:rsidR="00753E19" w:rsidRDefault="00753E19" w:rsidP="00753E1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29.12.2015 № 68-15 «</w:t>
      </w:r>
      <w:r w:rsidRPr="00753E1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>
        <w:rPr>
          <w:rFonts w:cs="Times New Roman"/>
          <w:szCs w:val="28"/>
        </w:rPr>
        <w:t>славской области от 03.02.2014 № 6-14»</w:t>
      </w:r>
      <w:r w:rsidRPr="00753E19">
        <w:rPr>
          <w:rFonts w:cs="Times New Roman"/>
          <w:szCs w:val="28"/>
        </w:rPr>
        <w:t>;</w:t>
      </w:r>
    </w:p>
    <w:p w:rsidR="00753E19" w:rsidRDefault="00753E19" w:rsidP="00753E1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25.07.2019 № 62-19 «</w:t>
      </w:r>
      <w:r w:rsidRPr="00753E1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>
        <w:rPr>
          <w:rFonts w:cs="Times New Roman"/>
          <w:szCs w:val="28"/>
        </w:rPr>
        <w:t xml:space="preserve">славской области от 03.02.2014 </w:t>
      </w:r>
      <w:r>
        <w:rPr>
          <w:rFonts w:cs="Times New Roman"/>
          <w:szCs w:val="28"/>
        </w:rPr>
        <w:lastRenderedPageBreak/>
        <w:t>№ 6-14»</w:t>
      </w:r>
      <w:r w:rsidRPr="00753E19">
        <w:rPr>
          <w:rFonts w:cs="Times New Roman"/>
          <w:szCs w:val="28"/>
        </w:rPr>
        <w:t>;</w:t>
      </w:r>
    </w:p>
    <w:p w:rsidR="00753E19" w:rsidRDefault="00753E19" w:rsidP="00753E1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12.04.2022 № 12-22 «</w:t>
      </w:r>
      <w:r w:rsidRPr="00753E1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</w:t>
      </w:r>
      <w:r>
        <w:rPr>
          <w:rFonts w:cs="Times New Roman"/>
          <w:szCs w:val="28"/>
        </w:rPr>
        <w:t>ой области от 03.02.2014 № 6-14»</w:t>
      </w:r>
      <w:r w:rsidRPr="00753E19">
        <w:rPr>
          <w:rFonts w:cs="Times New Roman"/>
          <w:szCs w:val="28"/>
        </w:rPr>
        <w:t>;</w:t>
      </w:r>
    </w:p>
    <w:p w:rsidR="00753E19" w:rsidRPr="00753E19" w:rsidRDefault="00753E19" w:rsidP="00753E1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29.05.2023 № 20-23 «</w:t>
      </w:r>
      <w:r w:rsidRPr="00753E1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</w:t>
      </w:r>
      <w:r>
        <w:rPr>
          <w:rFonts w:cs="Times New Roman"/>
          <w:szCs w:val="28"/>
        </w:rPr>
        <w:t>ой области от 03.02.2014 № 6-14».</w:t>
      </w:r>
    </w:p>
    <w:p w:rsidR="00D60E79" w:rsidRPr="00D60E79" w:rsidRDefault="00E3395A" w:rsidP="00D60E7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D60E79" w:rsidRPr="00D60E79">
        <w:rPr>
          <w:rFonts w:cs="Times New Roman"/>
          <w:szCs w:val="28"/>
        </w:rPr>
        <w:t xml:space="preserve">. </w:t>
      </w:r>
      <w:proofErr w:type="gramStart"/>
      <w:r w:rsidR="00D60E79" w:rsidRPr="00D60E79">
        <w:rPr>
          <w:rFonts w:cs="Times New Roman"/>
          <w:szCs w:val="28"/>
        </w:rPr>
        <w:t>Контроль за</w:t>
      </w:r>
      <w:proofErr w:type="gramEnd"/>
      <w:r w:rsidR="00D60E79" w:rsidRPr="00D60E79">
        <w:rPr>
          <w:rFonts w:cs="Times New Roman"/>
          <w:szCs w:val="28"/>
        </w:rPr>
        <w:t xml:space="preserve"> исполнением приказа возложить на заместителя  директора департамента Трифонову С.К.</w:t>
      </w:r>
    </w:p>
    <w:p w:rsidR="00432E81" w:rsidRPr="0070177A" w:rsidRDefault="00E3395A" w:rsidP="00D60E7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cs="Times New Roman"/>
          <w:szCs w:val="28"/>
        </w:rPr>
        <w:t>4</w:t>
      </w:r>
      <w:r w:rsidR="00D60E79" w:rsidRPr="00D60E79">
        <w:rPr>
          <w:rFonts w:cs="Times New Roman"/>
          <w:szCs w:val="28"/>
        </w:rPr>
        <w:t>. Приказ вступает в силу через 10 дней после его официального опубликования.</w:t>
      </w:r>
      <w:r w:rsidR="00432E81" w:rsidRPr="0070177A">
        <w:rPr>
          <w:rFonts w:ascii="Times New Roman CYR" w:hAnsi="Times New Roman CYR" w:cs="Times New Roman CYR"/>
          <w:szCs w:val="28"/>
        </w:rPr>
        <w:t xml:space="preserve"> 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18524B" w:rsidRDefault="0018524B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87AB7" w:rsidTr="00753E19">
        <w:tc>
          <w:tcPr>
            <w:tcW w:w="4785" w:type="dxa"/>
          </w:tcPr>
          <w:p w:rsidR="00C87AB7" w:rsidRDefault="00784863" w:rsidP="00C87AB7">
            <w:pPr>
              <w:ind w:firstLine="0"/>
            </w:pPr>
            <w:r>
              <w:t>Д</w:t>
            </w:r>
            <w:r w:rsidR="00D22113">
              <w:t>иректор</w:t>
            </w:r>
            <w:r w:rsidR="00EE728C">
              <w:t xml:space="preserve"> департамента</w:t>
            </w:r>
          </w:p>
        </w:tc>
        <w:tc>
          <w:tcPr>
            <w:tcW w:w="4785" w:type="dxa"/>
          </w:tcPr>
          <w:p w:rsidR="00C87AB7" w:rsidRDefault="00784863" w:rsidP="0018524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t>Н.Л. Биочино</w:t>
            </w:r>
            <w:bookmarkStart w:id="0" w:name="_GoBack"/>
            <w:bookmarkEnd w:id="0"/>
          </w:p>
        </w:tc>
      </w:tr>
    </w:tbl>
    <w:p w:rsidR="00695B61" w:rsidRPr="003D1E8D" w:rsidRDefault="00695B61" w:rsidP="00695B61">
      <w:pPr>
        <w:jc w:val="both"/>
      </w:pPr>
    </w:p>
    <w:sectPr w:rsidR="00695B61" w:rsidRPr="003D1E8D" w:rsidSect="003813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00" w:rsidRDefault="002A4200">
      <w:r>
        <w:separator/>
      </w:r>
    </w:p>
  </w:endnote>
  <w:endnote w:type="continuationSeparator" w:id="0">
    <w:p w:rsidR="002A4200" w:rsidRDefault="002A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A420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A420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A420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00" w:rsidRDefault="002A4200">
      <w:r>
        <w:separator/>
      </w:r>
    </w:p>
  </w:footnote>
  <w:footnote w:type="continuationSeparator" w:id="0">
    <w:p w:rsidR="002A4200" w:rsidRDefault="002A4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A42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84863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A42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006F"/>
    <w:multiLevelType w:val="hybridMultilevel"/>
    <w:tmpl w:val="88B2A80C"/>
    <w:lvl w:ilvl="0" w:tplc="F1BA1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None" w15:userId="Маслова Ир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1252"/>
    <w:rsid w:val="00017F79"/>
    <w:rsid w:val="00065B9F"/>
    <w:rsid w:val="00065E74"/>
    <w:rsid w:val="000D2197"/>
    <w:rsid w:val="000E7ED2"/>
    <w:rsid w:val="000F5243"/>
    <w:rsid w:val="001016DC"/>
    <w:rsid w:val="00106FE5"/>
    <w:rsid w:val="0012329D"/>
    <w:rsid w:val="00136BD8"/>
    <w:rsid w:val="0015487A"/>
    <w:rsid w:val="001675B6"/>
    <w:rsid w:val="00177E79"/>
    <w:rsid w:val="0018524B"/>
    <w:rsid w:val="00185E93"/>
    <w:rsid w:val="00193F4A"/>
    <w:rsid w:val="001A1989"/>
    <w:rsid w:val="001B3AD5"/>
    <w:rsid w:val="001C78DA"/>
    <w:rsid w:val="001D5DA7"/>
    <w:rsid w:val="00213DB1"/>
    <w:rsid w:val="00220FC4"/>
    <w:rsid w:val="002306C4"/>
    <w:rsid w:val="002438E7"/>
    <w:rsid w:val="00245805"/>
    <w:rsid w:val="002743FF"/>
    <w:rsid w:val="002A4200"/>
    <w:rsid w:val="002B0D3E"/>
    <w:rsid w:val="002D4D17"/>
    <w:rsid w:val="0032292E"/>
    <w:rsid w:val="003420B1"/>
    <w:rsid w:val="00342412"/>
    <w:rsid w:val="003813F9"/>
    <w:rsid w:val="003A2DCC"/>
    <w:rsid w:val="003B03BC"/>
    <w:rsid w:val="003D1E8D"/>
    <w:rsid w:val="003D366C"/>
    <w:rsid w:val="0040656C"/>
    <w:rsid w:val="00431248"/>
    <w:rsid w:val="0043223D"/>
    <w:rsid w:val="00432E81"/>
    <w:rsid w:val="00432FA6"/>
    <w:rsid w:val="004731E2"/>
    <w:rsid w:val="004F4E3D"/>
    <w:rsid w:val="005761AF"/>
    <w:rsid w:val="00591291"/>
    <w:rsid w:val="0059698A"/>
    <w:rsid w:val="005E2A30"/>
    <w:rsid w:val="006077CE"/>
    <w:rsid w:val="00647DD0"/>
    <w:rsid w:val="00670EAF"/>
    <w:rsid w:val="00690077"/>
    <w:rsid w:val="00695B61"/>
    <w:rsid w:val="00697906"/>
    <w:rsid w:val="006E4671"/>
    <w:rsid w:val="006F1BDF"/>
    <w:rsid w:val="00727256"/>
    <w:rsid w:val="00753E19"/>
    <w:rsid w:val="00784863"/>
    <w:rsid w:val="00786834"/>
    <w:rsid w:val="007A4282"/>
    <w:rsid w:val="007B2741"/>
    <w:rsid w:val="007D0369"/>
    <w:rsid w:val="007D4DC8"/>
    <w:rsid w:val="00851E12"/>
    <w:rsid w:val="00874CB6"/>
    <w:rsid w:val="008D29A9"/>
    <w:rsid w:val="008E55DE"/>
    <w:rsid w:val="008F79C3"/>
    <w:rsid w:val="00957CAB"/>
    <w:rsid w:val="009734C3"/>
    <w:rsid w:val="00974F02"/>
    <w:rsid w:val="0097711A"/>
    <w:rsid w:val="00977B87"/>
    <w:rsid w:val="00991683"/>
    <w:rsid w:val="00A02A6F"/>
    <w:rsid w:val="00A06479"/>
    <w:rsid w:val="00A07F65"/>
    <w:rsid w:val="00A163DE"/>
    <w:rsid w:val="00A34742"/>
    <w:rsid w:val="00A506CA"/>
    <w:rsid w:val="00A90A41"/>
    <w:rsid w:val="00AF4D41"/>
    <w:rsid w:val="00B006B4"/>
    <w:rsid w:val="00B46A6D"/>
    <w:rsid w:val="00B47FF3"/>
    <w:rsid w:val="00B615F9"/>
    <w:rsid w:val="00B96801"/>
    <w:rsid w:val="00B97A0A"/>
    <w:rsid w:val="00BB1812"/>
    <w:rsid w:val="00BF36DF"/>
    <w:rsid w:val="00C20A50"/>
    <w:rsid w:val="00C27030"/>
    <w:rsid w:val="00C307A6"/>
    <w:rsid w:val="00C36C44"/>
    <w:rsid w:val="00C5216F"/>
    <w:rsid w:val="00C74138"/>
    <w:rsid w:val="00C8425C"/>
    <w:rsid w:val="00C87012"/>
    <w:rsid w:val="00C87AB7"/>
    <w:rsid w:val="00CB3A70"/>
    <w:rsid w:val="00D001BB"/>
    <w:rsid w:val="00D00EFB"/>
    <w:rsid w:val="00D04E98"/>
    <w:rsid w:val="00D050C7"/>
    <w:rsid w:val="00D22113"/>
    <w:rsid w:val="00D60E79"/>
    <w:rsid w:val="00D66CE1"/>
    <w:rsid w:val="00DC3896"/>
    <w:rsid w:val="00DC47D0"/>
    <w:rsid w:val="00E1407E"/>
    <w:rsid w:val="00E3395A"/>
    <w:rsid w:val="00E43D94"/>
    <w:rsid w:val="00E747DB"/>
    <w:rsid w:val="00E80359"/>
    <w:rsid w:val="00E92FF8"/>
    <w:rsid w:val="00EC1649"/>
    <w:rsid w:val="00EC7CA2"/>
    <w:rsid w:val="00EE728C"/>
    <w:rsid w:val="00F85F29"/>
    <w:rsid w:val="00F9782D"/>
    <w:rsid w:val="00FA2607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63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Андреев Сергей Андреевич</cp:lastModifiedBy>
  <cp:revision>6</cp:revision>
  <cp:lastPrinted>2023-06-14T12:52:00Z</cp:lastPrinted>
  <dcterms:created xsi:type="dcterms:W3CDTF">2023-06-06T13:53:00Z</dcterms:created>
  <dcterms:modified xsi:type="dcterms:W3CDTF">2023-06-14T12:52:00Z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03.02.2014 № 6-14</vt:lpwstr>
  </property>
  <property fmtid="{D5CDD505-2E9C-101B-9397-08002B2CF9AE}" pid="6" name="INSTALL_ID">
    <vt:lpwstr>34115</vt:lpwstr>
  </property>
</Properties>
</file>